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D3B" w:rsidRPr="00E17968" w:rsidRDefault="00395D3B" w:rsidP="005F144F">
      <w:pPr>
        <w:shd w:val="clear" w:color="auto" w:fill="FFFFFF"/>
        <w:spacing w:before="567" w:after="0" w:line="182" w:lineRule="atLeast"/>
        <w:ind w:left="4820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ЗАТВЕРДЖЕНО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Наказ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Міністерства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науки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України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24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січня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2022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року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55</w:t>
      </w:r>
    </w:p>
    <w:p w:rsidR="00395D3B" w:rsidRPr="00E17968" w:rsidRDefault="00395D3B" w:rsidP="005F144F">
      <w:pPr>
        <w:shd w:val="clear" w:color="auto" w:fill="FFFFFF"/>
        <w:spacing w:before="227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</w:t>
      </w:r>
    </w:p>
    <w:p w:rsidR="00395D3B" w:rsidRPr="005F69EC" w:rsidRDefault="00395D3B" w:rsidP="005F69E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F69EC">
        <w:rPr>
          <w:rFonts w:ascii="Times New Roman" w:hAnsi="Times New Roman"/>
          <w:color w:val="000000"/>
          <w:sz w:val="20"/>
          <w:szCs w:val="20"/>
          <w:lang w:eastAsia="uk-UA"/>
        </w:rPr>
        <w:t>(найменування органу державного нагляду (контролю)*, його місцезнаходження,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</w:t>
      </w:r>
    </w:p>
    <w:p w:rsidR="00395D3B" w:rsidRPr="005F69EC" w:rsidRDefault="00395D3B" w:rsidP="005F69E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F69EC">
        <w:rPr>
          <w:rFonts w:ascii="Times New Roman" w:hAnsi="Times New Roman"/>
          <w:color w:val="000000"/>
          <w:sz w:val="20"/>
          <w:szCs w:val="20"/>
          <w:lang w:eastAsia="uk-UA"/>
        </w:rPr>
        <w:t>номер телефону, адреса електронної пошти)</w:t>
      </w:r>
    </w:p>
    <w:p w:rsidR="00395D3B" w:rsidRPr="00E17968" w:rsidRDefault="00395D3B" w:rsidP="005F69EC">
      <w:pPr>
        <w:shd w:val="clear" w:color="auto" w:fill="FFFFFF"/>
        <w:spacing w:before="283"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АКТ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5735"/>
        <w:gridCol w:w="4640"/>
      </w:tblGrid>
      <w:tr w:rsidR="00395D3B" w:rsidRPr="00E17968" w:rsidTr="005F69EC">
        <w:trPr>
          <w:trHeight w:val="60"/>
        </w:trPr>
        <w:tc>
          <w:tcPr>
            <w:tcW w:w="2764" w:type="pct"/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____________________</w:t>
            </w:r>
          </w:p>
          <w:p w:rsidR="00395D3B" w:rsidRPr="009B68DF" w:rsidRDefault="00395D3B" w:rsidP="005F144F">
            <w:pPr>
              <w:spacing w:before="17" w:after="0" w:line="150" w:lineRule="atLeast"/>
              <w:ind w:left="340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 xml:space="preserve">     </w:t>
            </w:r>
            <w:r w:rsidRPr="009B68DF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(дата складання акта)</w:t>
            </w:r>
          </w:p>
        </w:tc>
        <w:tc>
          <w:tcPr>
            <w:tcW w:w="2236" w:type="pct"/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№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sym w:font="Symbol" w:char="F020"/>
            </w: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26" type="#_x0000_t75" style="width:156.75pt;height:13.5pt;visibility:visible">
                  <v:imagedata r:id="rId5" o:title=""/>
                </v:shape>
              </w:pict>
            </w:r>
          </w:p>
        </w:tc>
      </w:tr>
    </w:tbl>
    <w:p w:rsidR="00395D3B" w:rsidRPr="00E17968" w:rsidRDefault="00395D3B" w:rsidP="005F144F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395D3B" w:rsidRPr="005F69EC" w:rsidRDefault="00395D3B" w:rsidP="005F69EC">
      <w:pPr>
        <w:shd w:val="clear" w:color="auto" w:fill="FFFFFF"/>
        <w:spacing w:after="0" w:line="193" w:lineRule="atLeast"/>
        <w:jc w:val="center"/>
        <w:rPr>
          <w:rFonts w:ascii="Times New Roman" w:hAnsi="Times New Roman"/>
          <w:b/>
          <w:color w:val="000000"/>
          <w:sz w:val="24"/>
          <w:szCs w:val="24"/>
          <w:lang w:eastAsia="uk-UA"/>
        </w:rPr>
      </w:pPr>
      <w:r w:rsidRPr="005F69EC">
        <w:rPr>
          <w:rFonts w:ascii="Times New Roman" w:hAnsi="Times New Roman"/>
          <w:b/>
          <w:color w:val="000000"/>
          <w:sz w:val="24"/>
          <w:szCs w:val="24"/>
          <w:lang w:eastAsia="uk-UA"/>
        </w:rPr>
        <w:t>складений за результатами проведення планового (позапланового) заходу</w:t>
      </w:r>
      <w:r w:rsidRPr="005F69EC">
        <w:rPr>
          <w:rFonts w:ascii="Times New Roman" w:hAnsi="Times New Roman"/>
          <w:b/>
          <w:color w:val="000000"/>
          <w:sz w:val="24"/>
          <w:szCs w:val="24"/>
          <w:lang w:eastAsia="uk-UA"/>
        </w:rPr>
        <w:br/>
        <w:t xml:space="preserve"> державного нагляду (контролю) щодо дотримання суб’єктом господарювання</w:t>
      </w:r>
      <w:r w:rsidRPr="005F69EC">
        <w:rPr>
          <w:rFonts w:ascii="Times New Roman" w:hAnsi="Times New Roman"/>
          <w:b/>
          <w:color w:val="000000"/>
          <w:sz w:val="24"/>
          <w:szCs w:val="24"/>
          <w:lang w:eastAsia="uk-UA"/>
        </w:rPr>
        <w:br/>
        <w:t xml:space="preserve"> вимог законодавства у сфері освітньої діяльності, що підлягає ліцензуванню</w:t>
      </w:r>
    </w:p>
    <w:p w:rsidR="00395D3B" w:rsidRPr="00E17968" w:rsidRDefault="00395D3B" w:rsidP="005F69EC">
      <w:pPr>
        <w:shd w:val="clear" w:color="auto" w:fill="FFFFFF"/>
        <w:spacing w:after="0" w:line="193" w:lineRule="atLeast"/>
        <w:jc w:val="center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t>___________________________________________________</w:t>
      </w:r>
    </w:p>
    <w:p w:rsidR="00395D3B" w:rsidRPr="005F69EC" w:rsidRDefault="00395D3B" w:rsidP="005F69E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F69EC">
        <w:rPr>
          <w:rFonts w:ascii="Times New Roman" w:hAnsi="Times New Roman"/>
          <w:color w:val="000000"/>
          <w:sz w:val="20"/>
          <w:szCs w:val="20"/>
          <w:lang w:eastAsia="uk-UA"/>
        </w:rPr>
        <w:t>(сфера державного нагляду (контролю))</w:t>
      </w:r>
    </w:p>
    <w:p w:rsidR="00395D3B" w:rsidRPr="00E17968" w:rsidRDefault="00395D3B" w:rsidP="005F144F">
      <w:pPr>
        <w:shd w:val="clear" w:color="auto" w:fill="FFFFFF"/>
        <w:spacing w:before="283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</w:t>
      </w:r>
    </w:p>
    <w:p w:rsidR="00395D3B" w:rsidRPr="005F69EC" w:rsidRDefault="00395D3B" w:rsidP="005F69E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F69EC">
        <w:rPr>
          <w:rFonts w:ascii="Times New Roman" w:hAnsi="Times New Roman"/>
          <w:color w:val="000000"/>
          <w:sz w:val="20"/>
          <w:szCs w:val="20"/>
          <w:lang w:eastAsia="uk-UA"/>
        </w:rPr>
        <w:t>(найменування юридичної особи (відокремленого підрозділу) або прізвище,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</w:t>
      </w:r>
    </w:p>
    <w:p w:rsidR="00395D3B" w:rsidRPr="005F69EC" w:rsidRDefault="00395D3B" w:rsidP="005F69E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F69EC">
        <w:rPr>
          <w:rFonts w:ascii="Times New Roman" w:hAnsi="Times New Roman"/>
          <w:color w:val="000000"/>
          <w:sz w:val="20"/>
          <w:szCs w:val="20"/>
          <w:lang w:eastAsia="uk-UA"/>
        </w:rPr>
        <w:t>власне ім’я, по батькові (за наявності) фізичної особи - підприємця)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ЄДРПОУ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або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реєстраційний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номер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облікової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картки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платника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податків,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</w:r>
      <w:r w:rsidRPr="00416080">
        <w:rPr>
          <w:rFonts w:ascii="Times New Roman" w:hAnsi="Times New Roman"/>
          <w:noProof/>
          <w:sz w:val="24"/>
          <w:szCs w:val="24"/>
          <w:lang w:val="ru-RU" w:eastAsia="ru-RU"/>
        </w:rPr>
        <w:pict>
          <v:shape id="_x0000_i1027" type="#_x0000_t75" style="width:160.5pt;height:13.5pt;visibility:visible">
            <v:imagedata r:id="rId5" o:title=""/>
          </v:shape>
        </w:pic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sym w:font="Symbol" w:char="F020"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або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серія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(за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наявності)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номер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паспорта**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</w:t>
      </w:r>
    </w:p>
    <w:p w:rsidR="00395D3B" w:rsidRPr="005F69EC" w:rsidRDefault="00395D3B" w:rsidP="005F69E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F69EC">
        <w:rPr>
          <w:rFonts w:ascii="Times New Roman" w:hAnsi="Times New Roman"/>
          <w:color w:val="000000"/>
          <w:sz w:val="20"/>
          <w:szCs w:val="20"/>
          <w:lang w:eastAsia="uk-UA"/>
        </w:rPr>
        <w:t>(місцезнаходження суб’єкта господарювання,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</w:t>
      </w:r>
    </w:p>
    <w:p w:rsidR="00395D3B" w:rsidRPr="005F69EC" w:rsidRDefault="00395D3B" w:rsidP="005F69E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F69EC">
        <w:rPr>
          <w:rFonts w:ascii="Times New Roman" w:hAnsi="Times New Roman"/>
          <w:color w:val="000000"/>
          <w:sz w:val="20"/>
          <w:szCs w:val="20"/>
          <w:lang w:eastAsia="uk-UA"/>
        </w:rPr>
        <w:t>номер телефону, адреса електронної пошти)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суб’єкта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господарювання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класифікацією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суб’єктів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господарювання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(суб’єкт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мікро-,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малого,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середнього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або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великого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підприємництва),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ступінь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ризику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та/або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види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господарської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(із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зазначенням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згідно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КВЕД),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яких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проводиться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захід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</w:t>
      </w:r>
    </w:p>
    <w:p w:rsidR="00395D3B" w:rsidRPr="005F69EC" w:rsidRDefault="00395D3B" w:rsidP="005F144F">
      <w:pPr>
        <w:shd w:val="clear" w:color="auto" w:fill="FFFFFF"/>
        <w:spacing w:before="227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__________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</w:r>
      <w:r w:rsidRPr="005F69EC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* Міністерство освіти і науки України, обласні, Київська міська державні адміністрації.</w:t>
      </w:r>
    </w:p>
    <w:p w:rsidR="00395D3B" w:rsidRPr="005F69EC" w:rsidRDefault="00395D3B" w:rsidP="005F144F">
      <w:pPr>
        <w:shd w:val="clear" w:color="auto" w:fill="FFFFFF"/>
        <w:spacing w:before="60" w:after="0" w:line="161" w:lineRule="atLeast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F69EC">
        <w:rPr>
          <w:rFonts w:ascii="Times New Roman" w:hAnsi="Times New Roman"/>
          <w:color w:val="000000"/>
          <w:sz w:val="20"/>
          <w:szCs w:val="20"/>
          <w:lang w:eastAsia="uk-UA"/>
        </w:rPr>
        <w:t>** Для фізичних осіб, які через свої релігійні переконання відмовилися від прийняття реєстраційного номера облікової картки платника податків, повідомили про це відповідний орган доходів і зборів та мають відмітку в паспорті.</w:t>
      </w:r>
    </w:p>
    <w:p w:rsidR="00395D3B" w:rsidRPr="00E17968" w:rsidRDefault="00395D3B" w:rsidP="005F69EC">
      <w:pPr>
        <w:shd w:val="clear" w:color="auto" w:fill="FFFFFF"/>
        <w:spacing w:before="120" w:after="12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Загальна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інформація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243"/>
        <w:gridCol w:w="2156"/>
        <w:gridCol w:w="4976"/>
      </w:tblGrid>
      <w:tr w:rsidR="00395D3B" w:rsidRPr="00E17968" w:rsidTr="005F69EC">
        <w:trPr>
          <w:trHeight w:val="60"/>
        </w:trPr>
        <w:tc>
          <w:tcPr>
            <w:tcW w:w="1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Розпорядчий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документ,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виконання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якого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проводиться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захід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державного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нагляду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(контролю):</w:t>
            </w:r>
          </w:p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Наказ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28" type="#_x0000_t75" style="width:124.5pt;height:13.5pt;visibility:visible">
                  <v:imagedata r:id="rId6" o:title=""/>
                </v:shape>
              </w:pict>
            </w:r>
          </w:p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29" type="#_x0000_t75" style="width:57pt;height:12pt;visibility:visible">
                  <v:imagedata r:id="rId7" o:title=""/>
                </v:shape>
              </w:pic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sym w:font="Symbol" w:char="F020"/>
            </w:r>
          </w:p>
          <w:p w:rsidR="00395D3B" w:rsidRPr="00E17968" w:rsidRDefault="00395D3B" w:rsidP="005F144F">
            <w:pPr>
              <w:spacing w:before="57"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Посвідчення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(направлення)</w:t>
            </w:r>
          </w:p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30" type="#_x0000_t75" style="width:124.5pt;height:13.5pt;visibility:visible">
                  <v:imagedata r:id="rId6" o:title=""/>
                </v:shape>
              </w:pict>
            </w:r>
          </w:p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31" type="#_x0000_t75" style="width:57pt;height:12pt;visibility:visible">
                  <v:imagedata r:id="rId7" o:title=""/>
                </v:shape>
              </w:pict>
            </w:r>
          </w:p>
        </w:tc>
        <w:tc>
          <w:tcPr>
            <w:tcW w:w="103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Тип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заходу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державного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нагляду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(контролю):</w:t>
            </w:r>
          </w:p>
          <w:p w:rsidR="00395D3B" w:rsidRPr="00E17968" w:rsidRDefault="00395D3B" w:rsidP="005F144F">
            <w:pPr>
              <w:spacing w:before="170"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32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плановий</w:t>
            </w:r>
          </w:p>
          <w:p w:rsidR="00395D3B" w:rsidRPr="00E17968" w:rsidRDefault="00395D3B" w:rsidP="005F144F">
            <w:pPr>
              <w:spacing w:before="170"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33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позаплановий</w:t>
            </w:r>
          </w:p>
        </w:tc>
        <w:tc>
          <w:tcPr>
            <w:tcW w:w="239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Форма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заходу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державного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нагляду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(контролю):</w:t>
            </w:r>
          </w:p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34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перевірка</w:t>
            </w:r>
          </w:p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35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ревізія</w:t>
            </w:r>
          </w:p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36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обстеження</w:t>
            </w:r>
          </w:p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37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огляд</w:t>
            </w:r>
          </w:p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38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інша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форма,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визначена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законом</w:t>
            </w:r>
          </w:p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____________________________________</w:t>
            </w:r>
          </w:p>
          <w:p w:rsidR="00395D3B" w:rsidRPr="005F69EC" w:rsidRDefault="00395D3B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5F69EC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(назва форми заходу)</w:t>
            </w:r>
          </w:p>
        </w:tc>
      </w:tr>
    </w:tbl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Строк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884"/>
        <w:gridCol w:w="884"/>
        <w:gridCol w:w="1319"/>
        <w:gridCol w:w="955"/>
        <w:gridCol w:w="1144"/>
        <w:gridCol w:w="884"/>
        <w:gridCol w:w="884"/>
        <w:gridCol w:w="1319"/>
        <w:gridCol w:w="957"/>
        <w:gridCol w:w="1145"/>
      </w:tblGrid>
      <w:tr w:rsidR="00395D3B" w:rsidRPr="00E17968" w:rsidTr="005F69EC">
        <w:trPr>
          <w:trHeight w:val="60"/>
        </w:trPr>
        <w:tc>
          <w:tcPr>
            <w:tcW w:w="2500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Початок</w:t>
            </w:r>
          </w:p>
        </w:tc>
        <w:tc>
          <w:tcPr>
            <w:tcW w:w="2500" w:type="pct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Завершення</w:t>
            </w:r>
          </w:p>
        </w:tc>
      </w:tr>
      <w:tr w:rsidR="00395D3B" w:rsidRPr="00E17968" w:rsidTr="005F69EC">
        <w:trPr>
          <w:trHeight w:val="60"/>
        </w:trPr>
        <w:tc>
          <w:tcPr>
            <w:tcW w:w="42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39" type="#_x0000_t75" style="width:36pt;height:12.75pt;visibility:visible">
                  <v:imagedata r:id="rId9" o:title=""/>
                </v:shape>
              </w:pic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40" type="#_x0000_t75" style="width:36pt;height:12.75pt;visibility:visible">
                  <v:imagedata r:id="rId9" o:title=""/>
                </v:shape>
              </w:pic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41" type="#_x0000_t75" style="width:57pt;height:12pt;visibility:visible">
                  <v:imagedata r:id="rId7" o:title=""/>
                </v:shape>
              </w:pic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42" type="#_x0000_t75" style="width:36pt;height:12.75pt;visibility:visible">
                  <v:imagedata r:id="rId9" o:title=""/>
                </v:shape>
              </w:pic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43" type="#_x0000_t75" style="width:36pt;height:12.75pt;visibility:visible">
                  <v:imagedata r:id="rId9" o:title=""/>
                </v:shape>
              </w:pic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44" type="#_x0000_t75" style="width:36pt;height:12.75pt;visibility:visible">
                  <v:imagedata r:id="rId9" o:title=""/>
                </v:shape>
              </w:pic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45" type="#_x0000_t75" style="width:36pt;height:12.75pt;visibility:visible">
                  <v:imagedata r:id="rId9" o:title=""/>
                </v:shape>
              </w:pic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46" type="#_x0000_t75" style="width:57pt;height:12pt;visibility:visible">
                  <v:imagedata r:id="rId7" o:title=""/>
                </v:shape>
              </w:pic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47" type="#_x0000_t75" style="width:36pt;height:12.75pt;visibility:visible">
                  <v:imagedata r:id="rId9" o:title=""/>
                </v:shape>
              </w:pic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48" type="#_x0000_t75" style="width:36pt;height:12.75pt;visibility:visible">
                  <v:imagedata r:id="rId9" o:title=""/>
                </v:shape>
              </w:pict>
            </w:r>
          </w:p>
        </w:tc>
      </w:tr>
      <w:tr w:rsidR="00395D3B" w:rsidRPr="00E17968" w:rsidTr="005F69EC">
        <w:trPr>
          <w:trHeight w:val="60"/>
        </w:trPr>
        <w:tc>
          <w:tcPr>
            <w:tcW w:w="42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число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місяць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рік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години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хвилини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число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місяць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рік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години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хвилини</w:t>
            </w:r>
          </w:p>
        </w:tc>
      </w:tr>
    </w:tbl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Дані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останній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проведений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5187"/>
        <w:gridCol w:w="5188"/>
      </w:tblGrid>
      <w:tr w:rsidR="00395D3B" w:rsidRPr="00E17968" w:rsidTr="005F69EC">
        <w:trPr>
          <w:trHeight w:val="60"/>
        </w:trPr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Плановий</w:t>
            </w:r>
          </w:p>
        </w:tc>
        <w:tc>
          <w:tcPr>
            <w:tcW w:w="25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Позаплановий</w:t>
            </w:r>
          </w:p>
        </w:tc>
      </w:tr>
      <w:tr w:rsidR="00395D3B" w:rsidRPr="00E17968" w:rsidTr="005F69EC">
        <w:trPr>
          <w:trHeight w:val="60"/>
        </w:trPr>
        <w:tc>
          <w:tcPr>
            <w:tcW w:w="25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49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проводився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50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проводився</w:t>
            </w:r>
          </w:p>
        </w:tc>
      </w:tr>
      <w:tr w:rsidR="00395D3B" w:rsidRPr="00E17968" w:rsidTr="005F69EC">
        <w:trPr>
          <w:trHeight w:val="60"/>
        </w:trPr>
        <w:tc>
          <w:tcPr>
            <w:tcW w:w="25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51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проводився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52" type="#_x0000_t75" style="width:124.5pt;height:13.5pt;visibility:visible">
                  <v:imagedata r:id="rId6" o:title=""/>
                </v:shape>
              </w:pic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sym w:font="Symbol" w:char="F020"/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br/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53" type="#_x0000_t75" style="width:124.5pt;height:13.5pt;visibility:visible">
                  <v:imagedata r:id="rId6" o:title=""/>
                </v:shape>
              </w:pic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sym w:font="Symbol" w:char="F020"/>
            </w:r>
          </w:p>
          <w:p w:rsidR="00395D3B" w:rsidRPr="00E17968" w:rsidRDefault="00395D3B" w:rsidP="005F144F">
            <w:pPr>
              <w:spacing w:before="57"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Акт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перевірки</w:t>
            </w:r>
          </w:p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54" type="#_x0000_t75" style="width:138pt;height:9.75pt;visibility:visible">
                  <v:imagedata r:id="rId10" o:title=""/>
                </v:shape>
              </w:pict>
            </w:r>
          </w:p>
          <w:p w:rsidR="00395D3B" w:rsidRPr="00E17968" w:rsidRDefault="00395D3B" w:rsidP="005F144F">
            <w:pPr>
              <w:spacing w:before="57"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Розпорядчий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документ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усунення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порушень: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</w: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55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видавався;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    </w:t>
            </w: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56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видавався;</w:t>
            </w:r>
          </w:p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його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вимоги:</w:t>
            </w:r>
          </w:p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57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виконано;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         </w:t>
            </w: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58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виконано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59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проводився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60" type="#_x0000_t75" style="width:124.5pt;height:13.5pt;visibility:visible">
                  <v:imagedata r:id="rId6" o:title=""/>
                </v:shape>
              </w:pic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sym w:font="Symbol" w:char="F020"/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br/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61" type="#_x0000_t75" style="width:124.5pt;height:13.5pt;visibility:visible">
                  <v:imagedata r:id="rId6" o:title=""/>
                </v:shape>
              </w:pict>
            </w:r>
          </w:p>
          <w:p w:rsidR="00395D3B" w:rsidRPr="00E17968" w:rsidRDefault="00395D3B" w:rsidP="005F144F">
            <w:pPr>
              <w:spacing w:before="57"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Акт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перевірки</w:t>
            </w:r>
          </w:p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62" type="#_x0000_t75" style="width:138pt;height:9.75pt;visibility:visible">
                  <v:imagedata r:id="rId10" o:title=""/>
                </v:shape>
              </w:pict>
            </w:r>
          </w:p>
          <w:p w:rsidR="00395D3B" w:rsidRPr="00E17968" w:rsidRDefault="00395D3B" w:rsidP="005F144F">
            <w:pPr>
              <w:spacing w:before="57"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Розпорядчий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документ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усунення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порушень: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</w: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63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видавався;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    </w:t>
            </w: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64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видавався;</w:t>
            </w:r>
          </w:p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його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вимоги:</w:t>
            </w:r>
          </w:p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65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виконано;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          </w:t>
            </w: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66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виконано</w:t>
            </w:r>
          </w:p>
        </w:tc>
      </w:tr>
    </w:tbl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Особи,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які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беруть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участь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проведенні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(контролю):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посадові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особи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органу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(контролю):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,</w:t>
      </w:r>
    </w:p>
    <w:p w:rsidR="00395D3B" w:rsidRPr="005F69EC" w:rsidRDefault="00395D3B" w:rsidP="005F69E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F69EC">
        <w:rPr>
          <w:rFonts w:ascii="Times New Roman" w:hAnsi="Times New Roman"/>
          <w:color w:val="000000"/>
          <w:sz w:val="20"/>
          <w:szCs w:val="20"/>
          <w:lang w:eastAsia="uk-UA"/>
        </w:rPr>
        <w:t>(посада, прізвище, власне ім’я, по батькові (за наявності))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,</w:t>
      </w:r>
    </w:p>
    <w:p w:rsidR="00395D3B" w:rsidRPr="005F69EC" w:rsidRDefault="00395D3B" w:rsidP="005F69E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F69EC">
        <w:rPr>
          <w:rFonts w:ascii="Times New Roman" w:hAnsi="Times New Roman"/>
          <w:color w:val="000000"/>
          <w:sz w:val="20"/>
          <w:szCs w:val="20"/>
          <w:lang w:eastAsia="uk-UA"/>
        </w:rPr>
        <w:t>(посада, прізвище, власне ім’я, по батькові (за наявності))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,</w:t>
      </w:r>
    </w:p>
    <w:p w:rsidR="00395D3B" w:rsidRPr="005F69EC" w:rsidRDefault="00395D3B" w:rsidP="005F69E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F69EC">
        <w:rPr>
          <w:rFonts w:ascii="Times New Roman" w:hAnsi="Times New Roman"/>
          <w:color w:val="000000"/>
          <w:sz w:val="20"/>
          <w:szCs w:val="20"/>
          <w:lang w:eastAsia="uk-UA"/>
        </w:rPr>
        <w:t>(посада, прізвище, власне ім’я, по батькові (за наявності))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керівник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суб’єкта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господарювання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або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уповноважена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ним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особа: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,</w:t>
      </w:r>
    </w:p>
    <w:p w:rsidR="00395D3B" w:rsidRPr="005F69EC" w:rsidRDefault="00395D3B" w:rsidP="005F69E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F69EC">
        <w:rPr>
          <w:rFonts w:ascii="Times New Roman" w:hAnsi="Times New Roman"/>
          <w:color w:val="000000"/>
          <w:sz w:val="20"/>
          <w:szCs w:val="20"/>
          <w:lang w:eastAsia="uk-UA"/>
        </w:rPr>
        <w:t>(посада, прізвище, власне ім’я, по батькові (за наявності))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треті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особи: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,</w:t>
      </w:r>
    </w:p>
    <w:p w:rsidR="00395D3B" w:rsidRPr="005F69EC" w:rsidRDefault="00395D3B" w:rsidP="005F69E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F69EC">
        <w:rPr>
          <w:rFonts w:ascii="Times New Roman" w:hAnsi="Times New Roman"/>
          <w:color w:val="000000"/>
          <w:sz w:val="20"/>
          <w:szCs w:val="20"/>
          <w:lang w:eastAsia="uk-UA"/>
        </w:rPr>
        <w:t>(посада, прізвище, власне ім’я, по батькові (за наявності))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,</w:t>
      </w:r>
    </w:p>
    <w:p w:rsidR="00395D3B" w:rsidRPr="005F69EC" w:rsidRDefault="00395D3B" w:rsidP="005F69E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F69EC">
        <w:rPr>
          <w:rFonts w:ascii="Times New Roman" w:hAnsi="Times New Roman"/>
          <w:color w:val="000000"/>
          <w:sz w:val="20"/>
          <w:szCs w:val="20"/>
          <w:lang w:eastAsia="uk-UA"/>
        </w:rPr>
        <w:t>(посада, прізвище, власне ім’я, по батькові (за наявності))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,</w:t>
      </w:r>
    </w:p>
    <w:p w:rsidR="00395D3B" w:rsidRPr="005F69EC" w:rsidRDefault="00395D3B" w:rsidP="005F69EC">
      <w:pPr>
        <w:shd w:val="clear" w:color="auto" w:fill="FFFFFF"/>
        <w:spacing w:before="17" w:after="0" w:line="150" w:lineRule="atLeast"/>
        <w:jc w:val="center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5F69EC">
        <w:rPr>
          <w:rFonts w:ascii="Times New Roman" w:hAnsi="Times New Roman"/>
          <w:color w:val="000000"/>
          <w:sz w:val="20"/>
          <w:szCs w:val="20"/>
          <w:lang w:eastAsia="uk-UA"/>
        </w:rPr>
        <w:t>(посада, прізвище, власне ім’я, по батькові (за наявності))</w:t>
      </w:r>
    </w:p>
    <w:p w:rsidR="00395D3B" w:rsidRPr="00E17968" w:rsidRDefault="00395D3B" w:rsidP="005F144F">
      <w:pPr>
        <w:shd w:val="clear" w:color="auto" w:fill="FFFFFF"/>
        <w:spacing w:before="57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Процес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(його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окремої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дії)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фіксувався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7074"/>
        <w:gridCol w:w="3301"/>
      </w:tblGrid>
      <w:tr w:rsidR="00395D3B" w:rsidRPr="00E17968" w:rsidTr="005F69EC">
        <w:trPr>
          <w:trHeight w:val="60"/>
        </w:trPr>
        <w:tc>
          <w:tcPr>
            <w:tcW w:w="340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67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господарювання</w:t>
            </w:r>
          </w:p>
        </w:tc>
        <w:tc>
          <w:tcPr>
            <w:tcW w:w="159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68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засобами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аудіотехніки</w:t>
            </w:r>
          </w:p>
        </w:tc>
      </w:tr>
      <w:tr w:rsidR="00395D3B" w:rsidRPr="00E17968" w:rsidTr="005F69EC">
        <w:trPr>
          <w:trHeight w:val="60"/>
        </w:trPr>
        <w:tc>
          <w:tcPr>
            <w:tcW w:w="340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69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засобами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відеотехніки</w:t>
            </w:r>
          </w:p>
        </w:tc>
      </w:tr>
      <w:tr w:rsidR="00395D3B" w:rsidRPr="00E17968" w:rsidTr="005F69EC">
        <w:trPr>
          <w:trHeight w:val="60"/>
        </w:trPr>
        <w:tc>
          <w:tcPr>
            <w:tcW w:w="3409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70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посадовою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особою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державного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нагляду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(контролю)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71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засобами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аудіотехніки</w:t>
            </w:r>
          </w:p>
        </w:tc>
      </w:tr>
      <w:tr w:rsidR="00395D3B" w:rsidRPr="00E17968" w:rsidTr="005F69EC">
        <w:trPr>
          <w:trHeight w:val="60"/>
        </w:trPr>
        <w:tc>
          <w:tcPr>
            <w:tcW w:w="3409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1" w:type="dxa"/>
              <w:left w:w="85" w:type="dxa"/>
              <w:bottom w:w="85" w:type="dxa"/>
              <w:right w:w="85" w:type="dxa"/>
            </w:tcMar>
          </w:tcPr>
          <w:p w:rsidR="00395D3B" w:rsidRPr="00E17968" w:rsidRDefault="00395D3B" w:rsidP="005F144F">
            <w:pPr>
              <w:spacing w:after="0" w:line="171" w:lineRule="atLeast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416080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pict>
                <v:shape id="_x0000_i1072" type="#_x0000_t75" style="width:9.75pt;height:9.75pt;visibility:visible" o:bullet="t">
                  <v:imagedata r:id="rId8" o:title=""/>
                </v:shape>
              </w:pic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засобами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відеотехніки</w:t>
            </w:r>
          </w:p>
        </w:tc>
      </w:tr>
    </w:tbl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395D3B" w:rsidRPr="00E17968" w:rsidRDefault="00395D3B" w:rsidP="005F69EC">
      <w:pPr>
        <w:shd w:val="clear" w:color="auto" w:fill="FFFFFF"/>
        <w:spacing w:before="283"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 w:type="page"/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ПЕРЕЛІК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питань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(контролю)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діяльності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рівні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вищої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(додаток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1);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рівні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фахової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передвищої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(додаток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2);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рівні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професійної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(професійно-технічної)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(додаток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3);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рівні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повної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загальної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середньої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(додаток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4);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рівні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дошкільної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(додаток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5);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сфері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позашкільної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(додаток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6);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сфері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післядипломної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(додаток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7).</w:t>
      </w:r>
    </w:p>
    <w:p w:rsidR="00395D3B" w:rsidRPr="00E17968" w:rsidRDefault="00395D3B" w:rsidP="005F69EC">
      <w:pPr>
        <w:shd w:val="clear" w:color="auto" w:fill="FFFFFF"/>
        <w:spacing w:before="283"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ПЕРЕЛІК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нормативно-правових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актів,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відповідно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яких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складено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перелік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питань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(контролю)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541"/>
        <w:gridCol w:w="5275"/>
        <w:gridCol w:w="2010"/>
        <w:gridCol w:w="2493"/>
      </w:tblGrid>
      <w:tr w:rsidR="00395D3B" w:rsidRPr="00E17968" w:rsidTr="002A1C0C">
        <w:trPr>
          <w:trHeight w:val="60"/>
        </w:trPr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353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Нормативно-правовий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акт</w:t>
            </w:r>
          </w:p>
        </w:tc>
        <w:tc>
          <w:tcPr>
            <w:tcW w:w="1208" w:type="pct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Дата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номер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державної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реєстрації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нормативно-правового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Мін’юсті</w:t>
            </w:r>
          </w:p>
        </w:tc>
      </w:tr>
      <w:tr w:rsidR="00395D3B" w:rsidRPr="00E17968" w:rsidTr="002A1C0C">
        <w:trPr>
          <w:trHeight w:val="320"/>
        </w:trPr>
        <w:tc>
          <w:tcPr>
            <w:tcW w:w="26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5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найменування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дата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номер</w:t>
            </w:r>
          </w:p>
        </w:tc>
        <w:tc>
          <w:tcPr>
            <w:tcW w:w="1208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95D3B" w:rsidRPr="00E17968" w:rsidTr="002A1C0C">
        <w:trPr>
          <w:trHeight w:val="60"/>
        </w:trPr>
        <w:tc>
          <w:tcPr>
            <w:tcW w:w="2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господарської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(далі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-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222)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02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березня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2015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222-VIII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2A1C0C">
        <w:trPr>
          <w:trHeight w:val="60"/>
        </w:trPr>
        <w:tc>
          <w:tcPr>
            <w:tcW w:w="2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05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вересня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2017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2145-VIII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2A1C0C">
        <w:trPr>
          <w:trHeight w:val="60"/>
        </w:trPr>
        <w:tc>
          <w:tcPr>
            <w:tcW w:w="2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01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липня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2014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1556-VII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2A1C0C">
        <w:trPr>
          <w:trHeight w:val="60"/>
        </w:trPr>
        <w:tc>
          <w:tcPr>
            <w:tcW w:w="2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фахову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передвищу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06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червня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2019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2745-VIII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2A1C0C">
        <w:trPr>
          <w:trHeight w:val="60"/>
        </w:trPr>
        <w:tc>
          <w:tcPr>
            <w:tcW w:w="2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професійну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(професійно-технічну)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лютого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1998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103/98-ВР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2A1C0C">
        <w:trPr>
          <w:trHeight w:val="60"/>
        </w:trPr>
        <w:tc>
          <w:tcPr>
            <w:tcW w:w="2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загальну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середню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січня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2020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463-IX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2A1C0C">
        <w:trPr>
          <w:trHeight w:val="60"/>
        </w:trPr>
        <w:tc>
          <w:tcPr>
            <w:tcW w:w="2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дошкільну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липня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2001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2628-III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2A1C0C">
        <w:trPr>
          <w:trHeight w:val="60"/>
        </w:trPr>
        <w:tc>
          <w:tcPr>
            <w:tcW w:w="2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позашкільну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червня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2000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1841-III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2A1C0C">
        <w:trPr>
          <w:trHeight w:val="60"/>
        </w:trPr>
        <w:tc>
          <w:tcPr>
            <w:tcW w:w="2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Постанова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Кабінету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Міністрів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(далі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-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умови)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грудня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2015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1187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змінами)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2A1C0C">
        <w:trPr>
          <w:trHeight w:val="60"/>
        </w:trPr>
        <w:tc>
          <w:tcPr>
            <w:tcW w:w="2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Наказ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Міністерства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визнання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освітніх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(бакалаврського),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(магістерського)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освітньо-кваліфікаційного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«молодший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спеціаліст»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акредитовані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підставі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чинних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сертифікатів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акредитацію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спеціальностей»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(далі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-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наказ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1432)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жовтня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2017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1432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листопада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2017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1423/31291</w:t>
            </w:r>
          </w:p>
        </w:tc>
      </w:tr>
      <w:tr w:rsidR="00395D3B" w:rsidRPr="00E17968" w:rsidTr="002A1C0C">
        <w:trPr>
          <w:trHeight w:val="60"/>
        </w:trPr>
        <w:tc>
          <w:tcPr>
            <w:tcW w:w="2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Наказ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Міністерства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Положення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організацію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охорони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безпеки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життєдіяльності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учасників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установах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(далі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-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наказ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1669)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грудня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2017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1669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січня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2018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року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100/31552</w:t>
            </w:r>
          </w:p>
        </w:tc>
      </w:tr>
    </w:tbl>
    <w:p w:rsidR="00395D3B" w:rsidRPr="00E17968" w:rsidRDefault="00395D3B" w:rsidP="002A1C0C">
      <w:pPr>
        <w:shd w:val="clear" w:color="auto" w:fill="FFFFFF"/>
        <w:spacing w:before="283"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ОПИС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виявлених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порушень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вимог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законодавства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результатами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встановлено: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2A1C0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pict>
          <v:shape id="_x0000_i1073" type="#_x0000_t75" style="width:9pt;height:9pt">
            <v:imagedata r:id="rId11" o:title=""/>
          </v:shape>
        </w:pic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відсутність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порушень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вимог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законодавства;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2A1C0C">
        <w:rPr>
          <w:rFonts w:ascii="Times New Roman" w:hAnsi="Times New Roman"/>
          <w:color w:val="000000"/>
          <w:spacing w:val="-3"/>
          <w:sz w:val="24"/>
          <w:szCs w:val="24"/>
          <w:lang w:eastAsia="uk-UA"/>
        </w:rPr>
        <w:pict>
          <v:shape id="_x0000_i1074" type="#_x0000_t75" style="width:9pt;height:9pt">
            <v:imagedata r:id="rId11" o:title=""/>
          </v:shape>
        </w:pic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наявність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порушень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вимог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законодавства.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507"/>
        <w:gridCol w:w="2048"/>
        <w:gridCol w:w="3184"/>
        <w:gridCol w:w="1973"/>
        <w:gridCol w:w="2607"/>
      </w:tblGrid>
      <w:tr w:rsidR="00395D3B" w:rsidRPr="00E17968" w:rsidTr="00E17968">
        <w:trPr>
          <w:trHeight w:val="60"/>
        </w:trPr>
        <w:tc>
          <w:tcPr>
            <w:tcW w:w="2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99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законодавства,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було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порушено,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зазначенням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відповідних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статей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(частин,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пунктів,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абзаців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тощо)</w:t>
            </w:r>
          </w:p>
        </w:tc>
        <w:tc>
          <w:tcPr>
            <w:tcW w:w="154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Опис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фактичних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обставин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відповідних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доказів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(письмових,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речових,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електронних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інших),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наявність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порушення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законодавства</w:t>
            </w:r>
          </w:p>
        </w:tc>
        <w:tc>
          <w:tcPr>
            <w:tcW w:w="95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Опис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негативних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наслідків,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настали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результаті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порушення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законодавства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(за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наявності)</w:t>
            </w:r>
          </w:p>
        </w:tc>
        <w:tc>
          <w:tcPr>
            <w:tcW w:w="126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Ризик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негативних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наслідків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господарської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(зазначається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згідно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формою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визначення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ризиків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негативних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наслідків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господарської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діяльності)</w:t>
            </w:r>
          </w:p>
        </w:tc>
      </w:tr>
      <w:tr w:rsidR="00395D3B" w:rsidRPr="00E17968" w:rsidTr="00E17968">
        <w:trPr>
          <w:trHeight w:val="60"/>
        </w:trPr>
        <w:tc>
          <w:tcPr>
            <w:tcW w:w="24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E17968">
        <w:trPr>
          <w:trHeight w:val="60"/>
        </w:trPr>
        <w:tc>
          <w:tcPr>
            <w:tcW w:w="24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E17968">
        <w:trPr>
          <w:trHeight w:val="60"/>
        </w:trPr>
        <w:tc>
          <w:tcPr>
            <w:tcW w:w="24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</w:tbl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Інформація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потерпілих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(за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наявності)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</w:t>
      </w:r>
    </w:p>
    <w:p w:rsidR="00395D3B" w:rsidRPr="00E17968" w:rsidRDefault="00395D3B" w:rsidP="005F144F">
      <w:pPr>
        <w:shd w:val="clear" w:color="auto" w:fill="FFFFFF"/>
        <w:spacing w:before="113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Положення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законодавства,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якими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встановлено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відповідальність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порушення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вимог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законодавства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(за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наявності)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>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______________</w:t>
      </w:r>
    </w:p>
    <w:p w:rsidR="00395D3B" w:rsidRPr="00E17968" w:rsidRDefault="00395D3B" w:rsidP="00145D5F">
      <w:pPr>
        <w:shd w:val="clear" w:color="auto" w:fill="FFFFFF"/>
        <w:spacing w:before="283"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ПЕРЕЛІК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питань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для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суб’єктів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господарювання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здійснення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контролю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діями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(бездіяльністю)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посадових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осіб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органу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(контролю)*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503"/>
        <w:gridCol w:w="4134"/>
        <w:gridCol w:w="578"/>
        <w:gridCol w:w="481"/>
        <w:gridCol w:w="2452"/>
        <w:gridCol w:w="2171"/>
      </w:tblGrid>
      <w:tr w:rsidR="00395D3B" w:rsidRPr="00E17968" w:rsidTr="00E17968">
        <w:trPr>
          <w:trHeight w:val="60"/>
        </w:trPr>
        <w:tc>
          <w:tcPr>
            <w:tcW w:w="24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003" w:type="pct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Питання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контролю</w:t>
            </w:r>
          </w:p>
        </w:tc>
        <w:tc>
          <w:tcPr>
            <w:tcW w:w="1700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Відповіді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питання</w:t>
            </w:r>
          </w:p>
        </w:tc>
        <w:tc>
          <w:tcPr>
            <w:tcW w:w="1052" w:type="pct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Закон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України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«Про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основні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засади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державного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нагляду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(контролю)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господарської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діяльності»</w:t>
            </w:r>
          </w:p>
        </w:tc>
      </w:tr>
      <w:tr w:rsidR="00395D3B" w:rsidRPr="00E17968" w:rsidTr="00E17968">
        <w:trPr>
          <w:trHeight w:val="802"/>
        </w:trPr>
        <w:tc>
          <w:tcPr>
            <w:tcW w:w="24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003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так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ні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дотримання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законодавства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є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обов’язковим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посадових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1052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95D3B" w:rsidRPr="00E17968" w:rsidTr="00E17968">
        <w:trPr>
          <w:trHeight w:val="60"/>
        </w:trPr>
        <w:tc>
          <w:tcPr>
            <w:tcW w:w="24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0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планового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нагляду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(контролю)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суб’єкт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господарювання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письмово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повідомлений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пізніше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ніж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заходу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</w:t>
            </w:r>
          </w:p>
        </w:tc>
      </w:tr>
      <w:tr w:rsidR="00395D3B" w:rsidRPr="00E17968" w:rsidTr="00E17968">
        <w:trPr>
          <w:trHeight w:val="60"/>
        </w:trPr>
        <w:tc>
          <w:tcPr>
            <w:tcW w:w="24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0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Посвідчення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(направлення)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нагляду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(контролю)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службове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посвідчення,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засвідчує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посадову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нагляду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(контролю),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пред’явлено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10</w:t>
            </w:r>
          </w:p>
        </w:tc>
      </w:tr>
      <w:tr w:rsidR="00395D3B" w:rsidRPr="00E17968" w:rsidTr="00E17968">
        <w:trPr>
          <w:trHeight w:val="60"/>
        </w:trPr>
        <w:tc>
          <w:tcPr>
            <w:tcW w:w="24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0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Копію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посвідчення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(направлення)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нагляду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(контролю)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надано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сьомий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10</w:t>
            </w:r>
          </w:p>
        </w:tc>
      </w:tr>
      <w:tr w:rsidR="00395D3B" w:rsidRPr="00E17968" w:rsidTr="00E17968">
        <w:trPr>
          <w:trHeight w:val="60"/>
        </w:trPr>
        <w:tc>
          <w:tcPr>
            <w:tcW w:w="24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0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початком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нагляду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(контролю)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посадовими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нагляду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(контролю)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внесено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запис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журналу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суб’єкта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господарювання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його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наявності)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дванадцята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</w:t>
            </w:r>
          </w:p>
        </w:tc>
      </w:tr>
      <w:tr w:rsidR="00395D3B" w:rsidRPr="00E17968" w:rsidTr="00E17968">
        <w:trPr>
          <w:trHeight w:val="60"/>
        </w:trPr>
        <w:tc>
          <w:tcPr>
            <w:tcW w:w="24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00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нагляду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(контролю)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розглядалися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лише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питання,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стали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підставою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його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направленні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(посвідченні)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заходу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</w:t>
            </w:r>
          </w:p>
        </w:tc>
      </w:tr>
    </w:tbl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395D3B" w:rsidRPr="00E17968" w:rsidRDefault="00395D3B" w:rsidP="005F144F">
      <w:pPr>
        <w:shd w:val="clear" w:color="auto" w:fill="FFFFFF"/>
        <w:spacing w:before="113" w:after="57" w:line="193" w:lineRule="atLeast"/>
        <w:ind w:firstLine="283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val="ru-RU" w:eastAsia="uk-UA"/>
        </w:rPr>
        <w:t xml:space="preserve">                   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Пояснення,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зауваження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або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заперечення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проведеного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                  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(контролю)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та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цього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Акта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перевірки*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537"/>
        <w:gridCol w:w="9782"/>
      </w:tblGrid>
      <w:tr w:rsidR="00395D3B" w:rsidRPr="00E17968" w:rsidTr="00E17968">
        <w:trPr>
          <w:trHeight w:val="60"/>
        </w:trPr>
        <w:tc>
          <w:tcPr>
            <w:tcW w:w="2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47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Пояснення,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зауваження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заперечення</w:t>
            </w:r>
          </w:p>
        </w:tc>
      </w:tr>
      <w:tr w:rsidR="00395D3B" w:rsidRPr="00E17968" w:rsidTr="00E17968">
        <w:trPr>
          <w:trHeight w:val="60"/>
        </w:trPr>
        <w:tc>
          <w:tcPr>
            <w:tcW w:w="2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E17968">
        <w:trPr>
          <w:trHeight w:val="60"/>
        </w:trPr>
        <w:tc>
          <w:tcPr>
            <w:tcW w:w="2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E17968">
        <w:trPr>
          <w:trHeight w:val="60"/>
        </w:trPr>
        <w:tc>
          <w:tcPr>
            <w:tcW w:w="26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</w:tbl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395D3B" w:rsidRPr="00E17968" w:rsidRDefault="00395D3B" w:rsidP="005F144F">
      <w:pPr>
        <w:shd w:val="clear" w:color="auto" w:fill="FFFFFF"/>
        <w:spacing w:before="113" w:after="57" w:line="193" w:lineRule="atLeast"/>
        <w:ind w:firstLine="283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val="ru-RU" w:eastAsia="uk-UA"/>
        </w:rPr>
        <w:t xml:space="preserve">                   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Оцінка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суб’єкта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господарювання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професійного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рівня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                           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посадових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осіб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органу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(контролю),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                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які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проводили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захід*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(від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1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10,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10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-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найвища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схвальна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оцінка)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540"/>
        <w:gridCol w:w="3096"/>
        <w:gridCol w:w="2683"/>
      </w:tblGrid>
      <w:tr w:rsidR="00395D3B" w:rsidRPr="00E17968" w:rsidTr="00E17968">
        <w:trPr>
          <w:trHeight w:val="60"/>
        </w:trPr>
        <w:tc>
          <w:tcPr>
            <w:tcW w:w="22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Прізвище,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власне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ім’я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посадової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особи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державного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нагляду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(контролю)</w:t>
            </w:r>
          </w:p>
        </w:tc>
        <w:tc>
          <w:tcPr>
            <w:tcW w:w="15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Професійна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компетентність</w:t>
            </w:r>
          </w:p>
        </w:tc>
        <w:tc>
          <w:tcPr>
            <w:tcW w:w="13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Доброчесність</w:t>
            </w:r>
          </w:p>
        </w:tc>
      </w:tr>
      <w:tr w:rsidR="00395D3B" w:rsidRPr="00E17968" w:rsidTr="00E17968">
        <w:trPr>
          <w:trHeight w:val="60"/>
        </w:trPr>
        <w:tc>
          <w:tcPr>
            <w:tcW w:w="22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E17968">
        <w:trPr>
          <w:trHeight w:val="60"/>
        </w:trPr>
        <w:tc>
          <w:tcPr>
            <w:tcW w:w="22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E17968">
        <w:trPr>
          <w:trHeight w:val="60"/>
        </w:trPr>
        <w:tc>
          <w:tcPr>
            <w:tcW w:w="22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</w:tbl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395D3B" w:rsidRPr="00145D5F" w:rsidRDefault="00395D3B" w:rsidP="005F144F">
      <w:pPr>
        <w:shd w:val="clear" w:color="auto" w:fill="FFFFFF"/>
        <w:spacing w:before="170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__________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</w:r>
      <w:r w:rsidRPr="00145D5F">
        <w:rPr>
          <w:rFonts w:ascii="Times New Roman" w:hAnsi="Times New Roman"/>
          <w:color w:val="000000"/>
          <w:sz w:val="20"/>
          <w:szCs w:val="20"/>
          <w:lang w:eastAsia="uk-UA"/>
        </w:rPr>
        <w:t>* Цю частину Акта заповнює виключно керівник суб’єкта господарювання або уповноважена ним особа.</w:t>
      </w:r>
    </w:p>
    <w:p w:rsidR="00395D3B" w:rsidRPr="00E17968" w:rsidRDefault="00395D3B" w:rsidP="005F144F">
      <w:pPr>
        <w:shd w:val="clear" w:color="auto" w:fill="FFFFFF"/>
        <w:spacing w:before="113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Посадові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особи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органу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(контролю):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853"/>
        <w:gridCol w:w="2314"/>
        <w:gridCol w:w="4208"/>
      </w:tblGrid>
      <w:tr w:rsidR="00395D3B" w:rsidRPr="00E17968" w:rsidTr="00E17968">
        <w:trPr>
          <w:trHeight w:val="307"/>
        </w:trPr>
        <w:tc>
          <w:tcPr>
            <w:tcW w:w="1857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395D3B" w:rsidRPr="00E17968" w:rsidRDefault="00395D3B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395D3B" w:rsidRPr="00145D5F" w:rsidRDefault="00395D3B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145D5F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395D3B" w:rsidRPr="00E17968" w:rsidRDefault="00395D3B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395D3B" w:rsidRPr="00145D5F" w:rsidRDefault="00395D3B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145D5F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395D3B" w:rsidRPr="00E17968" w:rsidRDefault="00395D3B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395D3B" w:rsidRPr="00145D5F" w:rsidRDefault="00395D3B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145D5F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  <w:tr w:rsidR="00395D3B" w:rsidRPr="00E17968" w:rsidTr="00E17968">
        <w:trPr>
          <w:trHeight w:val="307"/>
        </w:trPr>
        <w:tc>
          <w:tcPr>
            <w:tcW w:w="1857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395D3B" w:rsidRPr="00E17968" w:rsidRDefault="00395D3B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395D3B" w:rsidRPr="00E17968" w:rsidRDefault="00395D3B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45D5F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395D3B" w:rsidRPr="00E17968" w:rsidRDefault="00395D3B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395D3B" w:rsidRPr="00E17968" w:rsidRDefault="00395D3B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45D5F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395D3B" w:rsidRPr="00E17968" w:rsidRDefault="00395D3B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395D3B" w:rsidRPr="00E17968" w:rsidRDefault="00395D3B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45D5F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  <w:tr w:rsidR="00395D3B" w:rsidRPr="00E17968" w:rsidTr="00E17968">
        <w:trPr>
          <w:trHeight w:val="60"/>
        </w:trPr>
        <w:tc>
          <w:tcPr>
            <w:tcW w:w="1857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395D3B" w:rsidRPr="00E17968" w:rsidRDefault="00395D3B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395D3B" w:rsidRPr="00E17968" w:rsidRDefault="00395D3B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45D5F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395D3B" w:rsidRPr="00E17968" w:rsidRDefault="00395D3B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395D3B" w:rsidRPr="00E17968" w:rsidRDefault="00395D3B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45D5F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0" w:type="dxa"/>
              <w:right w:w="85" w:type="dxa"/>
            </w:tcMar>
          </w:tcPr>
          <w:p w:rsidR="00395D3B" w:rsidRPr="00E17968" w:rsidRDefault="00395D3B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395D3B" w:rsidRPr="00E17968" w:rsidRDefault="00395D3B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45D5F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</w:tbl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395D3B" w:rsidRPr="00E17968" w:rsidRDefault="00395D3B" w:rsidP="005F144F">
      <w:pPr>
        <w:shd w:val="clear" w:color="auto" w:fill="FFFFFF"/>
        <w:spacing w:before="113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Керівник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суб’єкта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господарювання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або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уповноважена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ним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особа: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853"/>
        <w:gridCol w:w="2314"/>
        <w:gridCol w:w="4208"/>
      </w:tblGrid>
      <w:tr w:rsidR="00395D3B" w:rsidRPr="00E17968" w:rsidTr="00E17968">
        <w:trPr>
          <w:trHeight w:val="307"/>
        </w:trPr>
        <w:tc>
          <w:tcPr>
            <w:tcW w:w="1857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395D3B" w:rsidRPr="00E17968" w:rsidRDefault="00395D3B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395D3B" w:rsidRPr="00E17968" w:rsidRDefault="00395D3B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45D5F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395D3B" w:rsidRPr="00E17968" w:rsidRDefault="00395D3B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395D3B" w:rsidRPr="00E17968" w:rsidRDefault="00395D3B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45D5F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395D3B" w:rsidRPr="00E17968" w:rsidRDefault="00395D3B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395D3B" w:rsidRPr="00E17968" w:rsidRDefault="00395D3B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45D5F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</w:tbl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395D3B" w:rsidRPr="00E17968" w:rsidRDefault="00395D3B" w:rsidP="005F144F">
      <w:pPr>
        <w:shd w:val="clear" w:color="auto" w:fill="FFFFFF"/>
        <w:spacing w:before="57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Треті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особи,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які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брали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участь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проведенні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(контролю):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853"/>
        <w:gridCol w:w="2314"/>
        <w:gridCol w:w="4208"/>
      </w:tblGrid>
      <w:tr w:rsidR="00395D3B" w:rsidRPr="00E17968" w:rsidTr="00E17968">
        <w:trPr>
          <w:trHeight w:val="307"/>
        </w:trPr>
        <w:tc>
          <w:tcPr>
            <w:tcW w:w="1857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395D3B" w:rsidRPr="00E17968" w:rsidRDefault="00395D3B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395D3B" w:rsidRPr="00E17968" w:rsidRDefault="00395D3B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45D5F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395D3B" w:rsidRPr="00E17968" w:rsidRDefault="00395D3B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395D3B" w:rsidRPr="00E17968" w:rsidRDefault="00395D3B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45D5F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395D3B" w:rsidRPr="00E17968" w:rsidRDefault="00395D3B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395D3B" w:rsidRPr="00E17968" w:rsidRDefault="00395D3B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45D5F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  <w:tr w:rsidR="00395D3B" w:rsidRPr="00E17968" w:rsidTr="00E17968">
        <w:trPr>
          <w:trHeight w:val="307"/>
        </w:trPr>
        <w:tc>
          <w:tcPr>
            <w:tcW w:w="1857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395D3B" w:rsidRPr="00E17968" w:rsidRDefault="00395D3B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395D3B" w:rsidRPr="00E17968" w:rsidRDefault="00395D3B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45D5F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395D3B" w:rsidRPr="00E17968" w:rsidRDefault="00395D3B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395D3B" w:rsidRPr="00E17968" w:rsidRDefault="00395D3B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45D5F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395D3B" w:rsidRPr="00E17968" w:rsidRDefault="00395D3B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395D3B" w:rsidRPr="00E17968" w:rsidRDefault="00395D3B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45D5F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</w:tbl>
    <w:p w:rsidR="00395D3B" w:rsidRPr="00E17968" w:rsidRDefault="00395D3B" w:rsidP="005F144F">
      <w:pPr>
        <w:shd w:val="clear" w:color="auto" w:fill="FFFFFF"/>
        <w:spacing w:before="57"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395D3B" w:rsidRPr="00E17968" w:rsidRDefault="00395D3B" w:rsidP="005F144F">
      <w:pPr>
        <w:shd w:val="clear" w:color="auto" w:fill="FFFFFF"/>
        <w:spacing w:before="57" w:after="57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Примірник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цього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16080">
        <w:rPr>
          <w:rFonts w:ascii="Times New Roman" w:hAnsi="Times New Roman"/>
          <w:noProof/>
          <w:sz w:val="24"/>
          <w:szCs w:val="24"/>
          <w:lang w:val="ru-RU" w:eastAsia="ru-RU"/>
        </w:rPr>
        <w:pict>
          <v:shape id="_x0000_i1075" type="#_x0000_t75" style="width:36pt;height:12.75pt;visibility:visible">
            <v:imagedata r:id="rId9" o:title=""/>
          </v:shape>
        </w:pic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sym w:font="Symbol" w:char="F020"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сторінках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отримано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416080">
        <w:rPr>
          <w:rFonts w:ascii="Times New Roman" w:hAnsi="Times New Roman"/>
          <w:noProof/>
          <w:sz w:val="24"/>
          <w:szCs w:val="24"/>
          <w:lang w:val="ru-RU" w:eastAsia="ru-RU"/>
        </w:rPr>
        <w:pict>
          <v:shape id="_x0000_i1076" type="#_x0000_t75" style="width:124.5pt;height:13.5pt;visibility:visible">
            <v:imagedata r:id="rId6" o:title=""/>
          </v:shape>
        </w:pic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853"/>
        <w:gridCol w:w="2314"/>
        <w:gridCol w:w="4208"/>
      </w:tblGrid>
      <w:tr w:rsidR="00395D3B" w:rsidRPr="00E17968" w:rsidTr="00E17968">
        <w:trPr>
          <w:trHeight w:val="307"/>
        </w:trPr>
        <w:tc>
          <w:tcPr>
            <w:tcW w:w="1857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395D3B" w:rsidRPr="00E17968" w:rsidRDefault="00395D3B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</w:t>
            </w:r>
          </w:p>
          <w:p w:rsidR="00395D3B" w:rsidRPr="00145D5F" w:rsidRDefault="00395D3B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145D5F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(посада)</w:t>
            </w:r>
          </w:p>
        </w:tc>
        <w:tc>
          <w:tcPr>
            <w:tcW w:w="1115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395D3B" w:rsidRPr="00E17968" w:rsidRDefault="00395D3B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</w:t>
            </w:r>
          </w:p>
          <w:p w:rsidR="00395D3B" w:rsidRPr="00145D5F" w:rsidRDefault="00395D3B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</w:pPr>
            <w:r w:rsidRPr="00145D5F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2028" w:type="pct"/>
            <w:tcMar>
              <w:top w:w="0" w:type="dxa"/>
              <w:left w:w="85" w:type="dxa"/>
              <w:bottom w:w="113" w:type="dxa"/>
              <w:right w:w="85" w:type="dxa"/>
            </w:tcMar>
          </w:tcPr>
          <w:p w:rsidR="00395D3B" w:rsidRPr="00E17968" w:rsidRDefault="00395D3B" w:rsidP="005F144F">
            <w:pPr>
              <w:spacing w:after="0" w:line="193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0"/>
                <w:sz w:val="24"/>
                <w:szCs w:val="24"/>
                <w:lang w:eastAsia="uk-UA"/>
              </w:rPr>
              <w:t>__________________________________</w:t>
            </w:r>
          </w:p>
          <w:p w:rsidR="00395D3B" w:rsidRPr="00E17968" w:rsidRDefault="00395D3B" w:rsidP="005F144F">
            <w:pPr>
              <w:spacing w:before="17" w:after="0" w:line="15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45D5F">
              <w:rPr>
                <w:rFonts w:ascii="Times New Roman" w:hAnsi="Times New Roman"/>
                <w:color w:val="000000"/>
                <w:sz w:val="20"/>
                <w:szCs w:val="20"/>
                <w:lang w:eastAsia="uk-UA"/>
              </w:rPr>
              <w:t>(Власне ім’я, ПРІЗВИЩЕ)</w:t>
            </w:r>
          </w:p>
        </w:tc>
      </w:tr>
    </w:tbl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395D3B" w:rsidRPr="00E17968" w:rsidRDefault="00395D3B" w:rsidP="005F144F">
      <w:pPr>
        <w:shd w:val="clear" w:color="auto" w:fill="FFFFFF"/>
        <w:spacing w:before="113" w:after="0" w:line="193" w:lineRule="atLeast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Відмітка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про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відмову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від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підписання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керівником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суб’єкта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господарювання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або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уповноваженою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ним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особою,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третіми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особами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цього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Акта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____________________________________________________________________________________________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____________________________________________________________________________________________</w:t>
      </w:r>
    </w:p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pacing w:val="-10"/>
          <w:sz w:val="24"/>
          <w:szCs w:val="24"/>
          <w:lang w:eastAsia="uk-UA"/>
        </w:rPr>
        <w:t>____________________________________________________________________________________________</w:t>
      </w:r>
    </w:p>
    <w:p w:rsidR="00395D3B" w:rsidRPr="00E17968" w:rsidRDefault="00395D3B" w:rsidP="005F144F">
      <w:pPr>
        <w:shd w:val="clear" w:color="auto" w:fill="FFFFFF"/>
        <w:spacing w:before="227" w:after="0" w:line="182" w:lineRule="atLeast"/>
        <w:ind w:left="283" w:right="283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Директор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департаменту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  <w:t>атестації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кадрів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вищої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кваліфікації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                                                   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Світлана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КРИШТОФ</w:t>
      </w:r>
    </w:p>
    <w:p w:rsidR="00395D3B" w:rsidRPr="00E17968" w:rsidRDefault="00395D3B" w:rsidP="005F144F">
      <w:pPr>
        <w:shd w:val="clear" w:color="auto" w:fill="FFFFFF"/>
        <w:spacing w:before="567" w:after="0" w:line="182" w:lineRule="atLeast"/>
        <w:ind w:left="4820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Додаток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1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Акта,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складеного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результатами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проведення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планового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(позапланового)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дотримання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суб’єктом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господарювання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вимог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законодавства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сфері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освітньої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підлягає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ліцензуванню</w:t>
      </w:r>
    </w:p>
    <w:p w:rsidR="00395D3B" w:rsidRPr="00E17968" w:rsidRDefault="00395D3B" w:rsidP="009B68DF">
      <w:pPr>
        <w:shd w:val="clear" w:color="auto" w:fill="FFFFFF"/>
        <w:spacing w:before="283" w:after="0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ПЕРЕЛІК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питань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(контролю)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діяльності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рівні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вищої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освіти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615"/>
        <w:gridCol w:w="2788"/>
        <w:gridCol w:w="1165"/>
        <w:gridCol w:w="2019"/>
        <w:gridCol w:w="496"/>
        <w:gridCol w:w="347"/>
        <w:gridCol w:w="961"/>
        <w:gridCol w:w="1814"/>
      </w:tblGrid>
      <w:tr w:rsidR="00395D3B" w:rsidRPr="00E17968" w:rsidTr="00E17968">
        <w:trPr>
          <w:trHeight w:val="340"/>
          <w:tblHeader/>
        </w:trPr>
        <w:tc>
          <w:tcPr>
            <w:tcW w:w="5000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95D3B" w:rsidRPr="00E17968" w:rsidRDefault="00395D3B" w:rsidP="005F144F">
            <w:pPr>
              <w:spacing w:after="57" w:line="140" w:lineRule="atLeast"/>
              <w:jc w:val="right"/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додатка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1366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Питання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дотримання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господарювання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законодавства</w:t>
            </w:r>
          </w:p>
        </w:tc>
        <w:tc>
          <w:tcPr>
            <w:tcW w:w="571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Ступінь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ризику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рювання*</w:t>
            </w:r>
          </w:p>
        </w:tc>
        <w:tc>
          <w:tcPr>
            <w:tcW w:w="98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Позиція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господарювання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негативного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впливу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законодавства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(від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балів)**</w:t>
            </w:r>
          </w:p>
        </w:tc>
        <w:tc>
          <w:tcPr>
            <w:tcW w:w="88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Відповіді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питання</w:t>
            </w:r>
          </w:p>
        </w:tc>
        <w:tc>
          <w:tcPr>
            <w:tcW w:w="88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Нормативне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обґрунтування</w:t>
            </w:r>
          </w:p>
        </w:tc>
      </w:tr>
      <w:tr w:rsidR="00395D3B" w:rsidRPr="00E17968" w:rsidTr="00E17968">
        <w:trPr>
          <w:trHeight w:val="566"/>
        </w:trPr>
        <w:tc>
          <w:tcPr>
            <w:tcW w:w="30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36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7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98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так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ні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розгля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далося</w:t>
            </w:r>
          </w:p>
        </w:tc>
        <w:tc>
          <w:tcPr>
            <w:tcW w:w="88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95D3B" w:rsidRPr="00E17968" w:rsidTr="00E17968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1.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Загальні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Основним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економічної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Основним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економічної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досліджень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розробок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установ).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дотримався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кадрового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навчально-методичного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дистанційної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створення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функціонування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системи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управління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дистанційною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формою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вебресурсами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освітніх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компонентів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дисциплін)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освітніх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5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межах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ліцензованого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обсягу.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Підготовка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здійснюється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межах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ліцензованих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обсягів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освітніми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програмами,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передбачають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присвоєння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запроваджено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додаткове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регулювання,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використання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календарний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більше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відсотків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ліцензованого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обсягу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програмою,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передбачає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присвоєння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запроваджено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додаткове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регулювання,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11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структурний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підрозділ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іноземцями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функцій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якого,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зокрема,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належить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надання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інформаційних,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методичних,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консультативних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організаційних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послуг;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оформлення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запрошень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навчання;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організаційна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оформлення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посвідки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тимчасове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проживання,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реєстрації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проживання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перебування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підставах).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13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в’їжджають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метою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тестових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випробувань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знання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української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англійської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мови.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13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25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відсотків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педагогічних,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науково-педагогічних,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наукових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працівників,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забезпечують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реалізацію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освітніх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компонентів,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передбачених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освітньою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програмою,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підготовки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громадянства,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іншою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ніж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державна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мова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(мають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документ,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засвідчує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володіння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англійською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мовою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нижче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B2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Загальноєвропейських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рекомендацій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мовної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кваліфікаційні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документи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(документ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вищу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освіту,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науковий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ступінь),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засвідчують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кваліфікацію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англійської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мови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(для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вищих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військових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військових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підрозділів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-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нижче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СМР-2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мовним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стандартом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НАТО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-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STANAG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6001).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13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2.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Організаційні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зберігання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копії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ліцензування;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достовірність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ліцензування;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оплати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видачу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ліцензії.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222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виключно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17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восьма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9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222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повідомлення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зміну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даних,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зазначених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документах,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додавалися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заяви,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тридцяти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календарних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змін.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222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(нового)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заяву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внесення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зв’язку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копії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оформлених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законодавства,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власності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користування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майном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безперешкодного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інвалідністю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маломобільних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населення.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присутність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уповноваженої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посадової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перевірки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дотримання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цих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19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розробив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місяця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початку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порядок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загалом,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зв’язку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неможливістю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використання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бази,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виникненням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форс-мажорних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обставин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тощо)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порядок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відновлення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прийняття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рішення,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вживатимуться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прийняття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рішення,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вживатимуться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прийняття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рішення,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вживатимуться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виконує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започаткування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(певних)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(рівнях)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кожному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Всі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залучені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трудовими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договорами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(угодами).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трудових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договорів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(контрактів)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письмовій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формі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усіма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керівниками,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науково-педагогічними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працівниками.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Трудові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договори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(контракти)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науково-педагогічних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установ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основним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укладені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лише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результатами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конкурсного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відбору.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заміщення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посад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науково-педагогічних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підвищують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проходять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стажування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відривом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виробництва,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реалізують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академічну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мобільність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укладеного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договору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участь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академічної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мобільності,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проходять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військову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службу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призовом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мобілізації,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перебувають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соціальній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відпустці,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неможливості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штатними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працівниками,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вакантні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посади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науково-педагогічних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заміщуються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трудовим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договором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конкурсного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заміщення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цих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посад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поточному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році.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доступність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інвалідністю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маломобільних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груп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населення,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зокрема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безперешкодний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будівлі,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класів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(груп)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іншої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інфраструктури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державних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будівельних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норм,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правил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стандартів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будівель,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існуюча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об’ємно-планувальна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схема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розрахована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заходів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інклюзивності),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повинно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бути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документально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підтверджено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фахівцем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питань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технічного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обстеження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будівель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споруд,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який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кваліфікаційний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сертифікат,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відповідною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установою,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уповноваженою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зазначених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обстежень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(вимоги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відповідності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будівель,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споруд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вимогам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доступності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згідно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державними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будівельними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нормами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стосуються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спеціалізованої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військового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(військово-спортивного)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профілю).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шостий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Медичне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обслуговування,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організація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харчування,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додаткові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передбачені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законодавством,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здійснюються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шляхом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залучення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договірних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суб’єктів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господарювання,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надавати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послуги.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цього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потребують,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гуртожитком.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27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учасників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Інтернету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номінальній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швидкості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(затверджених)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28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(освітніх)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(програм),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включаючи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самостійну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науково-педагогічних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працівників.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своєму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вебсайті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відкритий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інформації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передбачених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Законами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освіту»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вищу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освіту».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29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підготовки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офіційному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вебсайті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сторінка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англійською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мовою,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розміщена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основна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інформація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суб’єкта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правила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прийому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проживання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контактна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інформація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тощо.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29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наказу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1432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актуальність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відомостей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кадрове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Єдиній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електронній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питань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кадровому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вносяться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тридцяти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календарних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30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актуальність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відомостей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Єдиній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електронній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питань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вносяться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тридцяти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календарних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30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військові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(військові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підрозділи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специфічними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дотримання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кадрових,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технологічних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безпосередньо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3.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Спеціальні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релігійної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організації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бере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участь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освіту»).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політичної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партії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бере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участь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освіту»).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36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перебуває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прямо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опосередковано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контролем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значенні,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наведеному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захист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економічної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конкуренції»)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резидентів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здійснюють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збройну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агресію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значенні,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наведеному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оборону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України»)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створюють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виникнення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воєнного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конфлікту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застосування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воєнної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сили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інтересах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4.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Кадрові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рівнем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освітніми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br/>
              <w:t>програмами,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передбачають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присвоєння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кваліфікації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професій,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br/>
              <w:t>для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запроваджено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додаткове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регулювання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37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забезпечений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науково-педагогічними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(педагогічними)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br/>
              <w:t>та/або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науковими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працівниками,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необхідними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реалізації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освітніх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компонентів,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передбачених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освітньою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(освітніми)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програмою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(програмами)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відповідному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35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науково-педагогічних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(педагогічних)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ступінь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вчене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працюють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основним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становить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відсотків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програмою,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передбачає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присвоєння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запроваджено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додаткове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регулювання,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ступінь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доктора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вчене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професора,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повинна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становити: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35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38.1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(магістерського)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-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відсотків;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35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38.2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(освітньо-наукового/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освітньо-творчого)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-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двох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докторів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освітньо-творчих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замість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доктора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35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може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враховуватися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доктор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мистецтва)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керівництва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складовою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кожної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освітньо-наукової/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освітньо-творчої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програми.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39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Склад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науково-педагогічних,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кваліфікацію,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ступінь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вчене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працюють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основним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роботи.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35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40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кожний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компонент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науково-педагогічними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(педагогічними)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урахуванням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кваліфікації.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Науково-педагогічні,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чотирьох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досягнень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останні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років.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36,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38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5.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Технологічні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br/>
              <w:t>для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освітніх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програм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відповідному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встановлюються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технологічні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вимоги: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39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42.1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власності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користування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майном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строк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необхідного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завершення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циклу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діяльності;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39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42.2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аудиторіями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лабораторіями,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майстернями,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включаючи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комп’ютерні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(враховується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комп’ютерна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техніка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строком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експлуатації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більше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восьми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років),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полігонами,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обладнанням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устаткуванням,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спортивними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спортивними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майданчиками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(стадіоном)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обсязі,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достатньому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(затверджених)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(освітніх)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(програм)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39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медичним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пунктом,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бібліотекою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читальним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залом,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актовим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концертним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харчування;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42.3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аудиторій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мультимедійним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обладнанням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становить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відсотків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кількості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аудиторій.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39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43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Площа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становить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2,4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метра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одну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урахуванням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більше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трьох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але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2000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метрів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1500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метрів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територіально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відокремленого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структурного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підрозділу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урахуванням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ліцензованих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обсягів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всіх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дійсних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39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44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установи,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(магістерському)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третьому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(освітньо-науковому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/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освітньо-творчому)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площа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становить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як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2,4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метра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одну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урахуванням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більше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трьох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ліцензованих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обсягів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всіх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дійсних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шостий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39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дотримання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бази,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визначені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особливостями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освітніми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програмами,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передбачають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присвоєння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запроваджено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додаткове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регулювання.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40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</w:tbl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395D3B" w:rsidRPr="009B68DF" w:rsidRDefault="00395D3B" w:rsidP="005F144F">
      <w:pPr>
        <w:shd w:val="clear" w:color="auto" w:fill="FFFFFF"/>
        <w:spacing w:before="227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__________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</w:r>
      <w:r w:rsidRPr="009B68DF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* Ступені ризику: «Н» - незначний, «С» - середній, «В» - високий.</w:t>
      </w:r>
    </w:p>
    <w:p w:rsidR="00395D3B" w:rsidRPr="009B68DF" w:rsidRDefault="00395D3B" w:rsidP="005F144F">
      <w:pPr>
        <w:shd w:val="clear" w:color="auto" w:fill="FFFFFF"/>
        <w:spacing w:before="60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9B68DF">
        <w:rPr>
          <w:rFonts w:ascii="Times New Roman" w:hAnsi="Times New Roman"/>
          <w:color w:val="000000"/>
          <w:sz w:val="20"/>
          <w:szCs w:val="20"/>
          <w:lang w:eastAsia="uk-UA"/>
        </w:rPr>
        <w:t>** Заповнює керівник суб’єкта господарювання або уповноважена ним особа у добровільному порядку шляхом присвоєння кожному з питань від 1 до 4 балів, де 4 позначає питання щодо вимоги законодавства, дотримання якої має найбільше адміністративне, фінансове або будь-яке інше навантаження на суб’єкта господарювання, 1 - питання щодо вимоги законодавства, дотримання якої не передбачає такого навантаження на суб’єкта господарювання.</w:t>
      </w:r>
    </w:p>
    <w:p w:rsidR="00395D3B" w:rsidRPr="00E17968" w:rsidRDefault="00395D3B" w:rsidP="005F144F">
      <w:pPr>
        <w:shd w:val="clear" w:color="auto" w:fill="FFFFFF"/>
        <w:spacing w:before="567" w:after="0" w:line="182" w:lineRule="atLeast"/>
        <w:ind w:left="4820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Додаток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2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Акта,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складеного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результатами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проведення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планового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(позапланового)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дотримання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суб’єктом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господарювання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вимог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законодавства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сфері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освітньої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підлягає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ліцензуванню</w:t>
      </w:r>
    </w:p>
    <w:p w:rsidR="00395D3B" w:rsidRPr="00E17968" w:rsidRDefault="00395D3B" w:rsidP="009B68DF">
      <w:pPr>
        <w:shd w:val="clear" w:color="auto" w:fill="FFFFFF"/>
        <w:spacing w:before="340" w:after="0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ПЕРЕЛІК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  <w:t>итань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(контролю)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діяльності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рівні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фахової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передвищої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освіти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613"/>
        <w:gridCol w:w="2815"/>
        <w:gridCol w:w="1161"/>
        <w:gridCol w:w="2012"/>
        <w:gridCol w:w="494"/>
        <w:gridCol w:w="345"/>
        <w:gridCol w:w="959"/>
        <w:gridCol w:w="1806"/>
      </w:tblGrid>
      <w:tr w:rsidR="00395D3B" w:rsidRPr="00E17968" w:rsidTr="00E17968">
        <w:trPr>
          <w:trHeight w:val="340"/>
          <w:tblHeader/>
        </w:trPr>
        <w:tc>
          <w:tcPr>
            <w:tcW w:w="5000" w:type="pct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395D3B" w:rsidRPr="00E17968" w:rsidRDefault="00395D3B" w:rsidP="005F144F">
            <w:pPr>
              <w:spacing w:after="57" w:line="140" w:lineRule="atLeast"/>
              <w:jc w:val="right"/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додатка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2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137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Питання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дотримання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господарювання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законодавства</w:t>
            </w:r>
          </w:p>
        </w:tc>
        <w:tc>
          <w:tcPr>
            <w:tcW w:w="56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Ступінь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ризику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рювання*</w:t>
            </w:r>
          </w:p>
        </w:tc>
        <w:tc>
          <w:tcPr>
            <w:tcW w:w="986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Позиція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господарювання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негативного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впливу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законодавства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(від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балів)**</w:t>
            </w:r>
          </w:p>
        </w:tc>
        <w:tc>
          <w:tcPr>
            <w:tcW w:w="881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Відповіді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питання</w:t>
            </w:r>
          </w:p>
        </w:tc>
        <w:tc>
          <w:tcPr>
            <w:tcW w:w="886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Нормативне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обґрунтування</w:t>
            </w:r>
          </w:p>
        </w:tc>
      </w:tr>
      <w:tr w:rsidR="00395D3B" w:rsidRPr="00E17968" w:rsidTr="00E17968">
        <w:trPr>
          <w:trHeight w:val="642"/>
        </w:trPr>
        <w:tc>
          <w:tcPr>
            <w:tcW w:w="30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37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6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98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так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ні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розгля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далося</w:t>
            </w:r>
          </w:p>
        </w:tc>
        <w:tc>
          <w:tcPr>
            <w:tcW w:w="88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95D3B" w:rsidRPr="00E17968" w:rsidTr="00E17968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1.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Загальні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фахової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передвищої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Основним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економічної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дотримався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кадрового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навчально-методичного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дистанційної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створення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функціонування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системи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управління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дистанційною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формою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вебресурсами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освітніх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компонентів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дисциплін)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освітніх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фахової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межах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ліцензованого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обсягу.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Підготовка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здійснюється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межах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ліцензованих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обсягів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спеціальностями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фахової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використав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більше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відсотків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ліцензованого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обсягу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спеціальністю.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11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структурний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підрозділ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роботи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іноземцями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особами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громадянства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(до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функцій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якого,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зокрема,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належить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надання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інформаційних,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методичних,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консультативних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організаційних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послуг;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оформлення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запрошень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навчання;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організаційна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робота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оформлення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посвідки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тимчасове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проживання,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реєстрації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місця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проживання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перебування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громадянства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Україні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закладі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законних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підставах).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13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в’їжджають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метою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тестових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випробувань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знання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української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англійської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мови.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13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відсотків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реалізацію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освітніх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компонентів,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передбачених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програмою,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підготовки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ніж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засвідчує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володіння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англійською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нижче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B2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Загальноєвропейських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рекомендацій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кваліфікаційні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(документ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ступінь),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засвідчують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англійської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мови).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13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2.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Організаційні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зберігання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10.1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копії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ліцензування;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10.2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достовірність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ліцензування;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10.3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оплати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видачу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ліцензії.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14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222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виключно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17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повідомлення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додавалися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заяви,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тридцяти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календарних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(нового)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5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заяву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внесення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зв’язку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копії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оформлених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законодавства,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власності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користування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майном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безперешкодного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інвалідністю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маломобільних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населення.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5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присутність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уповноваженої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посадової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перевірки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дотримання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цих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19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розробив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місяця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початку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порядок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загалом,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фахової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зв’язку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неможливістю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використання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бази,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виникненням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форс-мажорних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обставин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тощо)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порядок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відновлення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прийняття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рішення,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вживатимуться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фахової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прийняття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рішення,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вживатимуться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прийняття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рішення,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вживатимуться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виконує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започаткування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фахової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кожному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Всі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залучені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трудовими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договорами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(угодами).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трудових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договорів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(контрактів)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письмовій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формі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усіма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керівниками,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науково-педагогічними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працівниками.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інвалідністю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маломобільних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населення,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зокрема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безперешкодний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будівлі,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класів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(груп)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інфраструктури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норм,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правил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стандартів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існуюча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об’ємно-планувальна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схема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розрахована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інклюзивності),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повинно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документально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підтверджено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фахівцем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питань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технічного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обстеження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споруд,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кваліфікаційний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сертифікат,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установою,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уповноваженою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обстежень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(вимоги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споруд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вимогам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згідно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нормами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стосуються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спеціалізованої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військового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(військово-спортивного)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профілю).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шостий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Медичне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обслуговування,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організація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харчування,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додаткові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передбачені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законодавством,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здійснюються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шляхом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залучення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договірних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суб’єктів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господарювання,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надавати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послуги.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фахової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цього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потребують,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гуртожитком.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27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учасників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Інтернету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номінальній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швидкості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(затверджених)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(освітніх)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(програм),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включаючи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самостійну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науково-педагогічних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працівників.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28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своєму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вебсайті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відкритий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інформації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передбачених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фахову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передвищу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13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29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79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фахову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передвищу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підготовки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офіційному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вебсайті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сторінка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англійською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мовою,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розміщена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основна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інформація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суб’єкта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правила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прийому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проживання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контактна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інформація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тощо.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29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актуальність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відомостей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кадрове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Єдиній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електронній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питань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кадровому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вносяться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тридцяти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календарних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30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актуальність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відомостей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Єдиній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електронній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питань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вносяться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тридцяти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календарних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30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Заклади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фахової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передвищої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військової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заклади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фахової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передвищої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специфічними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умовами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подають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відомості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дотримання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кадрових,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технологічних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безпосередньо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ліцензування.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3.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Спеціальні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релігійних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організацій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бере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участь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освіту»).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32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політичних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партій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бере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участь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освіту»).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33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перебуває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прямо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опосередковано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контролем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значенні,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наведеному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захист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економічної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конкуренції»)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резидентів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здійснюють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збройну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агресію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значенні,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наведеному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оборону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України»)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створюють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виникнення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воєнного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конфлікту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застосування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воєнної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сили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інтересах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4.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Кадрові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фахової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передвищої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забезпечений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педагогічними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працівниками,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необхідними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реалізації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затверджених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освітньо-професійних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програм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відповідної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спеціальності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планів.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48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35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Кожний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компонент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урахуванням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кваліфікації.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Відповідність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48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визначається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спеціальністю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згідно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ступінь,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досвідом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практичної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фахом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науково-педагогічної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діяльності).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36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працюють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основним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становить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відсотків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спеціальністю.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48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37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спеціальності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трьох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працюють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основним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кваліфікацію,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спеціальності,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ліцензується,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дві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категорію.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48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підготовки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відсотків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реалізацію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освітніх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компонентів,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передбачених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програмою,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підготовки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ніж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мовою,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засвідчує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володіння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англійською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нижче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B2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Загальноєвропейських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рекомендацій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кваліфікаційні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(документ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ступінь),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засвідчують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англійської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мови.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49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5.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Технологічні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br/>
              <w:t>для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освітніх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програм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рівнем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фахової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передвищої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39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фахової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встановлюються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технологічні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вимоги: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50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39.1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оформлені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законодавства,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власності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користування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майном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строк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необхідного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завершення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циклу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діяльності;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50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39.2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майстернями,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кабінетами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лабораторіями,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включаючи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комп’ютерні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(враховується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комп’ютерна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техніка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строком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експлуатації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більше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восьми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років),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полігонами,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обладнанням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устаткуванням,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спортивними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спортивними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майданчиками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(стадіоном)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освітньо-професійних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спеціальності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медичним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пунктом,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бібліотекою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читальним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залом,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актовим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концертним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харчування;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50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39.3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аудиторій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мультимедійним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обладнанням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повинно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становити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відсотків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кількості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аудиторій.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50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40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Площа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становить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2,4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метра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урахуванням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більше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трьох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ліцензованих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обсягів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всіх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чинних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50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41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навчально-методичне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фахової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освітньо-професійні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дисциплін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практик,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вимогам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стандартів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фахової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стандартів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спеціалізованої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спеціалізованої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освіти).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51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42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інформаційне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фахової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52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42.1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кожного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одному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примірнику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підручника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обов’язкових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вивчення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предметів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постійного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електронних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версій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(якщо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освітньо-професійна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передбачає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освіти);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52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42.2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кожні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підручника,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посібника,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конспекту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лекцій,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хрестоматій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дисциплін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згідно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переліком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рекомендованої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літератури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постійного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електронних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версій;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52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42.3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бібліотеці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числі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електронній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формі)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двох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різних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найменувань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фахових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періодичних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видань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спорідненого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профілю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кожної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спеціальності.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52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</w:tbl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395D3B" w:rsidRPr="009B68DF" w:rsidRDefault="00395D3B" w:rsidP="005F144F">
      <w:pPr>
        <w:shd w:val="clear" w:color="auto" w:fill="FFFFFF"/>
        <w:spacing w:before="227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__________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</w:r>
      <w:r w:rsidRPr="009B68DF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* Ступені ризику: «Н» - незначний, «С» - середній, «В» - високий.</w:t>
      </w:r>
    </w:p>
    <w:p w:rsidR="00395D3B" w:rsidRPr="009B68DF" w:rsidRDefault="00395D3B" w:rsidP="005F144F">
      <w:pPr>
        <w:shd w:val="clear" w:color="auto" w:fill="FFFFFF"/>
        <w:spacing w:before="60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9B68DF">
        <w:rPr>
          <w:rFonts w:ascii="Times New Roman" w:hAnsi="Times New Roman"/>
          <w:color w:val="000000"/>
          <w:sz w:val="20"/>
          <w:szCs w:val="20"/>
          <w:lang w:eastAsia="uk-UA"/>
        </w:rPr>
        <w:t>** Заповнює керівник суб’єкта господарювання або уповноважена ним особа у добровільному порядку шляхом присвоєння кожному з питань від 1 до 4 балів, де 4 позначає питання щодо вимоги законодавства, дотримання якої має найбільше адміністративне, фінансове або будь-яке інше навантаження на суб’єкта господарювання, 1 - питання щодо вимоги законодавства, дотримання якої не передбачає такого навантаження на суб’єкта господарювання.</w:t>
      </w:r>
    </w:p>
    <w:p w:rsidR="00395D3B" w:rsidRPr="00E17968" w:rsidRDefault="00395D3B" w:rsidP="005F144F">
      <w:pPr>
        <w:shd w:val="clear" w:color="auto" w:fill="FFFFFF"/>
        <w:spacing w:before="567" w:after="0" w:line="182" w:lineRule="atLeast"/>
        <w:ind w:left="4820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Додаток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3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Акта,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складеного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результатами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проведення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планового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(позапланового)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дотримання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суб’єктом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господарювання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вимог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законодавства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сфері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освітньої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підлягає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ліцензуванню</w:t>
      </w:r>
    </w:p>
    <w:p w:rsidR="00395D3B" w:rsidRPr="00E17968" w:rsidRDefault="00395D3B" w:rsidP="009B68DF">
      <w:pPr>
        <w:shd w:val="clear" w:color="auto" w:fill="FFFFFF"/>
        <w:spacing w:before="227" w:after="0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ПЕРЕЛІК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питань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(контролю)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діяльності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рівні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професійної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(професійно-технічної)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освіти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615"/>
        <w:gridCol w:w="2792"/>
        <w:gridCol w:w="1165"/>
        <w:gridCol w:w="2019"/>
        <w:gridCol w:w="496"/>
        <w:gridCol w:w="347"/>
        <w:gridCol w:w="959"/>
        <w:gridCol w:w="1812"/>
      </w:tblGrid>
      <w:tr w:rsidR="00395D3B" w:rsidRPr="00E17968" w:rsidTr="00E17968">
        <w:trPr>
          <w:trHeight w:val="340"/>
          <w:tblHeader/>
        </w:trPr>
        <w:tc>
          <w:tcPr>
            <w:tcW w:w="5000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95D3B" w:rsidRPr="00E17968" w:rsidRDefault="00395D3B" w:rsidP="005F144F">
            <w:pPr>
              <w:spacing w:after="57" w:line="140" w:lineRule="atLeast"/>
              <w:jc w:val="right"/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додатка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3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136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Питання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дотримання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господарювання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законодавства</w:t>
            </w:r>
          </w:p>
        </w:tc>
        <w:tc>
          <w:tcPr>
            <w:tcW w:w="571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Ступінь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ризику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рювання*</w:t>
            </w:r>
          </w:p>
        </w:tc>
        <w:tc>
          <w:tcPr>
            <w:tcW w:w="98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Позиція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господарювання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негативного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впливу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законодавства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(від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балів)**</w:t>
            </w:r>
          </w:p>
        </w:tc>
        <w:tc>
          <w:tcPr>
            <w:tcW w:w="883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Відповіді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питання</w:t>
            </w:r>
          </w:p>
        </w:tc>
        <w:tc>
          <w:tcPr>
            <w:tcW w:w="88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Нормативне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обґрунтування</w:t>
            </w:r>
          </w:p>
        </w:tc>
      </w:tr>
      <w:tr w:rsidR="00395D3B" w:rsidRPr="00E17968" w:rsidTr="00E17968">
        <w:trPr>
          <w:trHeight w:val="566"/>
        </w:trPr>
        <w:tc>
          <w:tcPr>
            <w:tcW w:w="30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36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7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98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так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ні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розгля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далося</w:t>
            </w:r>
          </w:p>
        </w:tc>
        <w:tc>
          <w:tcPr>
            <w:tcW w:w="88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95D3B" w:rsidRPr="00E17968" w:rsidTr="00E17968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1.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Загальні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br/>
              <w:t>на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(професійно-технічної)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Основним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економічної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дотримався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кадрового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навчально-методичного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дистанційної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створення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функціонування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системи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управління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дистанційною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формою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вебресурсами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освітніх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компонентів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предметів).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(професійно-технічної)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межах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ліцензованого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обсягу.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Підготовка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здійснюється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межах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ліцензованих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обсягів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професіями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класом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класифікаційного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угруповання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(професійно-технічної)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структурний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підрозділ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роботи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іноземцями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особами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громадянства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функцій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якого,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зокрема,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належить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надання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інформаційних,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методичних,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консультативних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організаційних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послуг;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оформлення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запрошень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навчання;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організаційна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робота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оформлення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посвідки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тимчасове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проживання,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реєстрації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місця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проживання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перебування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громадянства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Україні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закладі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законних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підставах).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13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громадянства,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в’їжджають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Україну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метою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навчання,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тестових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випробувань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знання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ними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української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англійської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мови.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13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відсотків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реалізацію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освітніх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компонентів,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передбачених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програмою,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підготовки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ніж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засвідчує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володіння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англійською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нижче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B2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Загальноєвропейських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рекомендацій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кваліфікаційні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(документ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ступінь),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засвідчують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англійської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мови.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13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2.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Організаційні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br/>
              <w:t>на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(професійно-технічної)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зберігання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9.1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копії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ліцензування;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9.2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достовірність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ліцензування;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9.3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оплати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видачу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ліцензії.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222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виключно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17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повідомлення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додавалися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заяви,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тридцяти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календарних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(нового)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заяву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внесення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зв’язку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копії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оформлених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законодавства,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власності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користування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майном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безперешкодного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інвалідністю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маломобільних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населення.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присутність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уповноваженої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посадової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перевірки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дотримання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цих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19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розробив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місяця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початку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порядок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загалом,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(професійно-технічної)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зв’язку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неможливістю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використання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бази,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виникненням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форс-мажорних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обставин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тощо)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порядок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відновлення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прийняття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рішення,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вживатимуться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(професійно-технічної)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прийняття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рішення,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вживатимуться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діяльність,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повідомив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орган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планове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позапланове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певними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місцями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її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прийняття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рішення,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також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заходи,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вживатимуться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виконує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започаткування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(професійно-технічної)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кожному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Всі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залучені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трудовими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договорами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(угодами).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трудових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договорів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(контрактів)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письмовій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формі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усіма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керівниками,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працівниками.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доступність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інвалідністю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маломобільних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груп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населення,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зокрема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безперешкодний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будівлі,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класів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(груп)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іншої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інфраструктури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державних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будівельних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норм,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правил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стандартів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будівель,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існуюча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об’ємно-планувальна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схема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розрахована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заходів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інклюзивності),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повинно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бути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документально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підтверджено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фахівцем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питань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технічного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обстеження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будівель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споруд,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який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кваліфікаційний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сертифікат,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відповідною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установою,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уповноваженою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зазначених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обстежень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(вимоги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відповідності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будівель,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споруд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вимогам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доступності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згідно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державними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будівельними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нормами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стосуються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виробництві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(професійно-технічної)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освіти).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Медичне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обслуговування,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організація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харчування,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додаткові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види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ліцензіата,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передбачені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законодавством,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забезпечені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здійснюються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шляхом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залучення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договірних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умовах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суб’єктів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господарювання,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надавати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відповідні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послуги.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(професійно-технічної)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цього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потребують,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гуртожитком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виробництві).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27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учасників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Інтернету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номінальній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швидкості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(затверджених)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(освітніх)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(програм),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28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включаючи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самостійну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працівників.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(професійно-технічного)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виробництві)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своєму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вебсайті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відкритий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інформації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передбачених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29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разі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підготовки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громадянства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офіційному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вебсайті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є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наявності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сторінка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англійською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мовою,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якій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розміщена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основна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інформація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суб’єкта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діяльності,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правила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прийому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громадянства,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умови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проживання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громадянства,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контактна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інформація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тощо.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29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актуальність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відомостей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кадрове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Єдиній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електронній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питань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кадровому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вносяться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тридцяти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календарних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30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актуальність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відомостей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Єдиній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електронній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питань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вносяться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тридцяти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календарних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30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(професійно-технічної)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специфічними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дотримання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кадрових,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технологічних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безпосередньо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3.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Спеціальні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br/>
              <w:t>на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(професійно-технічної)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релігійних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організацій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бере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участь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освіту»).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22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22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22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22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227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32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політичних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партій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бере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участь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освіту»).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33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перебуває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прямо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опосередковано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контролем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значенні,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наведеному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захист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економічної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конкуренції»)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резидентів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здійснюють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збройну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агресію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значенні,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наведеному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оборону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України»)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створюють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виникнення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воєнного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конфлікту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застосування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воєнної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сили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інтересах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4.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Кадрові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br/>
              <w:t>на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(професійно-технічної)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кваліфікацією,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необхідними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викладання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усіх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предметів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(модулів)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урахуванням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чисельності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контингенту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норм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навантаження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одну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тарифну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ставку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(відповідність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(викладача)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визначається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спеціальністю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згідно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вищу,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фахову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передвищу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підвищенням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дисципліною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годин).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55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35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Кожний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професійно-практичної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підготовки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обсязі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майстрами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(інструкторами)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виробничого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урахуванням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суміжною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професією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(відповідність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(майстра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виробничого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інструктора)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визначається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спеціальністю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(професією)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згідно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вищу,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фахову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передвищу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кваліфікації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четвертий,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55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суміжною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професією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майстрів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виробничого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(інструкторів)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визначається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згідно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(професійно-технічну)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досвідом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практичної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фахом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(професією)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науково-педагогічної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підвищенням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годин).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E17968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5.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Технологічні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br/>
              <w:t>на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(професійно-технічної)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36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рівнях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(професійно-технічної)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встановлюються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технологічні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вимоги: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36.1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наявні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документи,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власності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користування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майном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діяльності;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36.2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майстернями,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кабінетами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лабораторіями,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числі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комп’ютерними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полігонами,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обладнанням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устаткуванням,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спортивними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спортивними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майданчиками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(стадіоном)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обсязі,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достатньому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медичним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пунктом,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бібліотекою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харчування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(окрім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(професійно-технічного)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виробництві).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56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37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навчально-методичного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(професійно-технічної)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освіти: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57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37.1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установленому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порядку,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стандартів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професійно-технічної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(стандартів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(професійно-технічної)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стандартів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відсутності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-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характеристики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професії);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57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(професійно-технічну)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37.2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кожного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предмета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плану;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57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37.3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професійно-теоретичної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професійно-практичної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підготовки;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57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37.4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методичних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рекомендацій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атестації;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57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37.5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критеріїв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атестації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випускників;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шостий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57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37.6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кожного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предмета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професійно-практичної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підготовки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(поурочно-тематичних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виробничого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семестр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курс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семінарських,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практичних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занять,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завдань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лабораторних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робіт,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методичних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вказівок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тематичного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вихідного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контролю,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критеріїв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оцінювання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знань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вмінь);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57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37.7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усіх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виробничих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практик.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57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0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інформаційне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(професійно-технічної)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кожних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трьох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підручника,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посібника,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хрестоматій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предметів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згідно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переліком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рекомендованої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літератури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постійного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електронних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версій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електронного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ресурсу).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22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22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22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22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227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58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</w:tbl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395D3B" w:rsidRPr="009B68DF" w:rsidRDefault="00395D3B" w:rsidP="005F144F">
      <w:pPr>
        <w:shd w:val="clear" w:color="auto" w:fill="FFFFFF"/>
        <w:spacing w:before="227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__________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</w:r>
      <w:r w:rsidRPr="009B68DF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* Ступені ризику: «Н» - незначний, «С» - середній, «В» - високий.</w:t>
      </w:r>
    </w:p>
    <w:p w:rsidR="00395D3B" w:rsidRPr="009B68DF" w:rsidRDefault="00395D3B" w:rsidP="005F144F">
      <w:pPr>
        <w:shd w:val="clear" w:color="auto" w:fill="FFFFFF"/>
        <w:spacing w:before="60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9B68DF">
        <w:rPr>
          <w:rFonts w:ascii="Times New Roman" w:hAnsi="Times New Roman"/>
          <w:color w:val="000000"/>
          <w:sz w:val="20"/>
          <w:szCs w:val="20"/>
          <w:lang w:eastAsia="uk-UA"/>
        </w:rPr>
        <w:t>** Заповнює керівник суб’єкта господарювання або уповноважена ним особа у добровільному порядку шляхом присвоєння кожному з питань від 1 до 4 балів, де 4 позначає питання щодо вимоги законодавства, дотримання якої має найбільше адміністративне, фінансове або будь-яке інше навантаження на суб’єкта господарювання, 1 - питання щодо вимоги законодавства, дотримання якої не передбачає такого навантаження на суб’єкта господарювання.</w:t>
      </w:r>
    </w:p>
    <w:p w:rsidR="00395D3B" w:rsidRPr="00E17968" w:rsidRDefault="00395D3B" w:rsidP="005F144F">
      <w:pPr>
        <w:shd w:val="clear" w:color="auto" w:fill="FFFFFF"/>
        <w:spacing w:before="567" w:after="0" w:line="182" w:lineRule="atLeast"/>
        <w:ind w:left="4820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Додаток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4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Акта,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складеного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результатами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проведення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планового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(позапланового)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дотримання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суб’єктом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господарювання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вимог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законодавства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сфері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освітньої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підлягає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ліцензуванню</w:t>
      </w:r>
    </w:p>
    <w:p w:rsidR="00395D3B" w:rsidRPr="00E17968" w:rsidRDefault="00395D3B" w:rsidP="009B68DF">
      <w:pPr>
        <w:shd w:val="clear" w:color="auto" w:fill="FFFFFF"/>
        <w:spacing w:before="283" w:after="0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ПЕРЕЛІК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питань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(контролю)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діяльності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рівні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повної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загальної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середньої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освіти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800"/>
        <w:gridCol w:w="2694"/>
        <w:gridCol w:w="1149"/>
        <w:gridCol w:w="1992"/>
        <w:gridCol w:w="490"/>
        <w:gridCol w:w="343"/>
        <w:gridCol w:w="947"/>
        <w:gridCol w:w="1790"/>
      </w:tblGrid>
      <w:tr w:rsidR="00395D3B" w:rsidRPr="00E17968" w:rsidTr="00E17968">
        <w:trPr>
          <w:trHeight w:val="340"/>
          <w:tblHeader/>
        </w:trPr>
        <w:tc>
          <w:tcPr>
            <w:tcW w:w="5000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95D3B" w:rsidRPr="00E17968" w:rsidRDefault="00395D3B" w:rsidP="005F144F">
            <w:pPr>
              <w:spacing w:after="57" w:line="140" w:lineRule="atLeast"/>
              <w:jc w:val="right"/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додатка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4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132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Питання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дотримання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господарювання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законодавства</w:t>
            </w:r>
          </w:p>
        </w:tc>
        <w:tc>
          <w:tcPr>
            <w:tcW w:w="563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Ступінь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ризику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рювання*</w:t>
            </w:r>
          </w:p>
        </w:tc>
        <w:tc>
          <w:tcPr>
            <w:tcW w:w="976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Позиція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господарювання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негативного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впливу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законодавства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(від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балів)**</w:t>
            </w:r>
          </w:p>
        </w:tc>
        <w:tc>
          <w:tcPr>
            <w:tcW w:w="872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Відповіді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питання</w:t>
            </w:r>
          </w:p>
        </w:tc>
        <w:tc>
          <w:tcPr>
            <w:tcW w:w="877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Нормативне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обґрунтування</w:t>
            </w:r>
          </w:p>
        </w:tc>
      </w:tr>
      <w:tr w:rsidR="00395D3B" w:rsidRPr="00E17968" w:rsidTr="00E17968">
        <w:trPr>
          <w:trHeight w:val="566"/>
        </w:trPr>
        <w:tc>
          <w:tcPr>
            <w:tcW w:w="392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320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63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97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так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ні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розгля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далося</w:t>
            </w:r>
          </w:p>
        </w:tc>
        <w:tc>
          <w:tcPr>
            <w:tcW w:w="877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95D3B" w:rsidRPr="00E17968" w:rsidTr="00E17968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1.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Загальні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br/>
              <w:t>за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рівнями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повної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загальної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Основним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економічної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2.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Організаційні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зберігання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2.1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копії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2.2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достовірність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2.3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оплати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видачу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ліцензії.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222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виключно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місцях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її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провадження,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зазначених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документах,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поданих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ліцензування.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17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восьма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9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222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повідомлення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додавалися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заяви,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тридцяти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календарних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222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(нового)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заяву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внесення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змін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провадження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зв’язку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зміною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місця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копії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оформлених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законодавства,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власності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користування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майном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діяльності,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безперешкодного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доступу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будівель,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інвалідністю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маломобільних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груп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населення.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присутність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уповноваженої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посадової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перевірки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дотримання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цих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19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розробив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місяця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початку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порядок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загалом,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зв’язку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неможливістю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використання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бази,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виникненням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форс-мажорних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обставин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тощо)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порядок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відновлення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bottom w:w="62" w:type="dxa"/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bottom w:w="62" w:type="dxa"/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bottom w:w="62" w:type="dxa"/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bottom w:w="62" w:type="dxa"/>
              <w:right w:w="113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прийняття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рішення,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вживатимуться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діяльність,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повідомив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орган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планове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позапланове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певним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рівнем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повної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загальної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прийняття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рішення,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також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заходи,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вживатимуться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продов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softHyphen/>
              <w:t>ження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прийняття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рішення,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вживатимуться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виконує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умов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започаткування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певному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(певних)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(рівнях)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повної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загальної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кожному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місці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діяльності.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Всі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особи,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залучені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діяльності,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діють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відповідними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трудовими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договорами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(угодами).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трудових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договорів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(контрактів)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письмовій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формі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усіма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працівниками.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інвалідністю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маломобільних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населення,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зокрема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безперешкодний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будівлі,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класів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(груп)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інфраструктури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норм,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правил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стандартів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існуюча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об’ємно-планувальна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схема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розрахована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інклюзивності),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повинно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документально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підтверджено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фахівцем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питань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технічного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обстеження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споруд,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кваліфікаційний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сертифікат,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установою,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уповноваженою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обстежень.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Медичне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обслуговування,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організація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харчування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бухгалтерського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обліку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діловодства,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додаткові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передбачені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законодавством,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здійснюються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шляхом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2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залучення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договірних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суб’єктів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господарювання,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надавати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послуги.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учасників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Інтернету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номінальній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швидкості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(затверджених)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(освітніх)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(програм),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включаючи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самостійну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працівників.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28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своєму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вебсайті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відсутності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-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вебсайті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своїх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засновників)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відкритий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інформації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передбачених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загальну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середню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29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загальну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середню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актуальність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відомостей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кадрове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Єдиній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державній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електронній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базі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питань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освіти.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Відомості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даних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кадровому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забезпеченні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вносяться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тридцяти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календарних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змін.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актуальність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відомостей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матеріально-технічне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Єдиній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державній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електронній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базі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питань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освіти.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Відомості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даних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матеріально-технічному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забезпеченні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вносяться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тридцяти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календарних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змін.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3.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Спеціальні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релігійних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організацій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бере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участь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такій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визначених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частиною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другою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освіту»).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політичних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партій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бере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участь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освіту»).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перебуває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прямо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опосередковано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під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контролем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значенні,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наведеному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захист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економічної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конкуренції»)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резидентів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здійснюють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збройну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агресію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значенні,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наведеному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оборону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України»)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створюють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виникнення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воєнного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конфлікту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застосування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воєнної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сили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інтересах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E17968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4.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Кадрові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рівнями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повної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загальної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br/>
              <w:t>середньої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(початкової,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базової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середньої,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профільної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освіти)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працівниками,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фізичними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особами,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необхідну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реалізації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(затверджених)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(освітніх)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(програм)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23.1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вакантних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посад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(допустима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норма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вакантних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посад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більш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відсотків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чисельності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згідно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штатним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розписом);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23.2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який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ліцензії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два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три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повної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загальної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склав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штатний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розпис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цілому.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left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bottom w:w="57" w:type="dxa"/>
              <w:right w:w="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bottom w:w="57" w:type="dxa"/>
              <w:right w:w="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bottom w:w="57" w:type="dxa"/>
              <w:right w:w="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bottom w:w="57" w:type="dxa"/>
              <w:right w:w="0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(філії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/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структурного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підрозділу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забезпечує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вимогам,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24.1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громадянином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24.2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вільно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володіє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мовою;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24.3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ступеня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нижче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магістра;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24.4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науково-педагогічної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трьох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приватних,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корпоративних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освіти);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шостий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24.5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стан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фізичного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психічного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здоров’я,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перешкоджає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виконанню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посадових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обов’язків,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57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сьомий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який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підтверджується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відповідним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записом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особистій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медичній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книжці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встановленого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зразка.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фізичні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провадять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залучені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вимогам,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восьмий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25.1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кваліфікацію;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дев’ятий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25.2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вільно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володіють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володіти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обсязі,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достатньому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спілкування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громадянства);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десятий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25.3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фізичного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психічного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здоров’я,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перешкоджає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виконанню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обов’язків,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підтверджується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записом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особистій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медичній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книжці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встановленого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зразка.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одинадцятий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5.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Технологічні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рівнями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повної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br/>
              <w:t>загальної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(початкової,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базової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середньої,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профільної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освіти)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виконує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26.1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обладнаними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приміщеннями,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спортивними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спортивними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майданчиками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обсязі,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достатньому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(затверджених)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(освітніх)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(програм),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медичним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пунктом,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бібліотекою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(мінімальні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комплектації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визначаються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цих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умовах),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ресурсною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кімнатою,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медіатекою,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харчування;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26.2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власності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користування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майном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кожного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Навчально-методичне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середньої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вимогам,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27.1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(затверджені)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(освітні)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(програми);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27.2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наявні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кожного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учня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одному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примірнику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підручника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обов’язкових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вивчення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предметів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постійного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доступу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їх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електронних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версій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(або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електронного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ресурсу);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5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27.3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вебсайт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сторінки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вебсайті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його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засновника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(засновників)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інформацією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його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27.4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бібліотечний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фонд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складається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з: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27.4.1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художньої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літератури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виконання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програм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предметів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української,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зарубіжної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літератури,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літератури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корінних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народів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національних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меншин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згідно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навчальним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планом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(з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урахуванням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наявності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хрестоматій)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необхідно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забезпечити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кожному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учневі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постійний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їх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електронних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версій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(або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електронного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ресурсу);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27.4.2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довідкової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літератури: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словників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перекладних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-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одному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примірнику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п’ять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учнів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(з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кожної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іноземної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мови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згідно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навчальним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планом)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необхідно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забезпечити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кожному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учневі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постійний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їх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електронних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версій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br/>
              <w:t>(або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електронного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ресурсу);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E17968">
        <w:trPr>
          <w:trHeight w:val="60"/>
        </w:trPr>
        <w:tc>
          <w:tcPr>
            <w:tcW w:w="3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27.4.3</w:t>
            </w:r>
          </w:p>
        </w:tc>
        <w:tc>
          <w:tcPr>
            <w:tcW w:w="132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довідкової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літератури: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тлумачних,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орфографічних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словників,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словників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іншомовних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слів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(українською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мовою)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-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по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одному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примірнику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п’ять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учнів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кожного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виду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словника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необхідно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забезпечити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кожному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учневі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постійний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їх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електронних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версій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(або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електронного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eastAsia="uk-UA"/>
              </w:rPr>
              <w:t>ресурсу).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5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57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</w:tbl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395D3B" w:rsidRPr="009B68DF" w:rsidRDefault="00395D3B" w:rsidP="005F144F">
      <w:pPr>
        <w:shd w:val="clear" w:color="auto" w:fill="FFFFFF"/>
        <w:spacing w:before="227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__________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</w:r>
      <w:r w:rsidRPr="009B68DF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* Ступені ризику: «Н» - незначний, «С» - середній, «В» - високий.</w:t>
      </w:r>
    </w:p>
    <w:p w:rsidR="00395D3B" w:rsidRPr="009B68DF" w:rsidRDefault="00395D3B" w:rsidP="005F144F">
      <w:pPr>
        <w:shd w:val="clear" w:color="auto" w:fill="FFFFFF"/>
        <w:spacing w:before="60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9B68DF">
        <w:rPr>
          <w:rFonts w:ascii="Times New Roman" w:hAnsi="Times New Roman"/>
          <w:color w:val="000000"/>
          <w:sz w:val="20"/>
          <w:szCs w:val="20"/>
          <w:lang w:eastAsia="uk-UA"/>
        </w:rPr>
        <w:t>** Заповнює керівник суб’єкта господарювання або уповноважена ним особа у добровільному порядку шляхом присвоєння кожному з питань від 1 до 4 балів, де 4 позначає питання щодо вимоги законодавства, дотримання якої має найбільше адміністративне, фінансове або будь-яке інше навантаження на суб’єкта господарювання, 1 - питання щодо вимоги законодавства, дотримання якої не передбачає такого навантаження на суб’єкта господарювання.</w:t>
      </w:r>
    </w:p>
    <w:p w:rsidR="00395D3B" w:rsidRPr="00E17968" w:rsidRDefault="00395D3B" w:rsidP="005F144F">
      <w:pPr>
        <w:shd w:val="clear" w:color="auto" w:fill="FFFFFF"/>
        <w:spacing w:before="567" w:after="0" w:line="182" w:lineRule="atLeast"/>
        <w:ind w:left="4820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Додаток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5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Акта,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складеного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результатами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проведення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планового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(позапланового)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дотримання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суб’єктом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господарювання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вимог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законодавства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сфері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освітньої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підлягає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ліцензуванню</w:t>
      </w:r>
    </w:p>
    <w:p w:rsidR="00395D3B" w:rsidRPr="00E17968" w:rsidRDefault="00395D3B" w:rsidP="009B68DF">
      <w:pPr>
        <w:shd w:val="clear" w:color="auto" w:fill="FFFFFF"/>
        <w:spacing w:before="283" w:after="0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ПЕРЕЛІК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питань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(контролю)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діяльності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рівні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дошкільної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освіти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613"/>
        <w:gridCol w:w="2847"/>
        <w:gridCol w:w="1114"/>
        <w:gridCol w:w="2017"/>
        <w:gridCol w:w="496"/>
        <w:gridCol w:w="347"/>
        <w:gridCol w:w="959"/>
        <w:gridCol w:w="1812"/>
      </w:tblGrid>
      <w:tr w:rsidR="00395D3B" w:rsidRPr="00E17968" w:rsidTr="005518E6">
        <w:trPr>
          <w:trHeight w:val="340"/>
          <w:tblHeader/>
        </w:trPr>
        <w:tc>
          <w:tcPr>
            <w:tcW w:w="5000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95D3B" w:rsidRPr="00E17968" w:rsidRDefault="00395D3B" w:rsidP="005F144F">
            <w:pPr>
              <w:spacing w:after="57" w:line="140" w:lineRule="atLeast"/>
              <w:jc w:val="right"/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додатка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5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139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Питання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дотримання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господарювання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законодавства</w:t>
            </w:r>
          </w:p>
        </w:tc>
        <w:tc>
          <w:tcPr>
            <w:tcW w:w="546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Ступінь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ризику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рювання</w:t>
            </w:r>
          </w:p>
        </w:tc>
        <w:tc>
          <w:tcPr>
            <w:tcW w:w="9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Позиція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господарювання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негативного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впливу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законодавства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(від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балів)**</w:t>
            </w:r>
          </w:p>
        </w:tc>
        <w:tc>
          <w:tcPr>
            <w:tcW w:w="883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Відповіді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питання</w:t>
            </w:r>
          </w:p>
        </w:tc>
        <w:tc>
          <w:tcPr>
            <w:tcW w:w="8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Нормативне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обґрунтування</w:t>
            </w:r>
          </w:p>
        </w:tc>
      </w:tr>
      <w:tr w:rsidR="00395D3B" w:rsidRPr="00E17968" w:rsidTr="005518E6">
        <w:trPr>
          <w:trHeight w:val="566"/>
        </w:trPr>
        <w:tc>
          <w:tcPr>
            <w:tcW w:w="30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39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4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9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так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ні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розгля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далося</w:t>
            </w:r>
          </w:p>
        </w:tc>
        <w:tc>
          <w:tcPr>
            <w:tcW w:w="8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95D3B" w:rsidRPr="00E17968" w:rsidTr="005518E6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1.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Загальні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рівнем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дошкільної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Основним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економічної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2.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Організаційні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зберігання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2.1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копії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ліцензування;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2.2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достовірність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ліцензування;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2.3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оплати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видачу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ліцензії.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222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виключно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проживання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дитини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дошкільної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17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восьма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9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222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повідомлення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додавалися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заяви,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тридцяти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календарних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222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(нового)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заяву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внесення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зв’язку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копії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оформлених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законодавства,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власності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користування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майном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безперешкодного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інвалідністю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маломобільних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населення.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присутність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уповноваженої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посадової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перевірки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дотримання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цих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19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розробив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місяця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початку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порядок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загалом,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дошкільної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зв’язку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неможливістю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використання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бази,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виникненням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форс-мажорних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обставин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тощо)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порядок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відновлення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прийняття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рішення,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вживатимуться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дошкільної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прийняття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рішення,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вживатимуться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прийняття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рішення,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вживатимуться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виконує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започаткування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дошкільної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кожному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Всі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залучені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трудовими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договорами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(угодами).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трудових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договорів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(контрактів)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письмовій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формі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працівниками.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інвалідністю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маломобільних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населення,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зокрема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безперешкодний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будівлі,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інфраструктури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норм,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правил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стандартів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існуюча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об’ємно-планувальна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схема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розрахована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інклюзивності),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повинно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документально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підтверджено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фахівцем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питань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технічного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обстеження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споруд,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кваліфікаційний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сертифікат,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установою,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уповноваженою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обстежень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(вимоги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споруд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вимогам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згідно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нормами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стосуються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дошкільної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дітей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інвалідністю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маломобільних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населення).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Медичне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обслуговування,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організація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харчування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бухгалтерського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обліку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діловодства,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додаткові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передбачені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законодавством,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здійснюються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шляхом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залучення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договірних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суб’єктів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господарювання,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надавати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послуги.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фізичних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-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підприємців,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використовують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найманої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своєму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вебсайті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його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відсутності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-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вебсайті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своїх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засновників)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відкритий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інформації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передбачених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спеціальними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29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актуальність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відомостей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кадрове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Єдиній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електронній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питань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кадровому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вносяться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тридцяти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календарних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актуальність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відомостей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Єдиній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електронній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питань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вносяться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тридцяти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календарних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3.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Спеціальні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релігійних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організацій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бере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участь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освіту»).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політичних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партій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бере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участь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освіту»).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перебуває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прямо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опосередковано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контролем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значенні,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наведеному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захист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економічної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конкуренції»)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резидентів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здійснюють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збройну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агресію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значенні,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наведеному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оборону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України»)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створюють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виникнення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воєнного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конфлікту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застосування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воєнної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сили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інтересах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5518E6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4.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Кадрові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рівнем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дошкільної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працівниками,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фізичними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особами,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дошкільної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необхідними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реалізації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Базового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компонента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дошкільної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дошкільної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(відокремленого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структурного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підрозділу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дошкільної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/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дошкільного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підрозділу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/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фізична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-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підприємець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найнята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виконуватиме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обов’язки,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визначені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законодавством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дошкільної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вимогам,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67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дошкільну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23.1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громадянином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України;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67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23.2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вільно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володіє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мовою;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67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23.3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комунальних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дошкільної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-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освіту);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67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23.4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науково-педагогічної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трьох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років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(для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комунальних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дошкільної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(відокремлених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структурних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підрозділів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комунальних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дошкільної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освіти);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67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23.5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фізичного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психічного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здоров’я,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перешкоджає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виконанню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посадових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обов’язків,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підтверджується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записом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особистій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медичній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книжці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встановленого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зразка.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шостий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67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фізичні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провадять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залучені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вимогам,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сьомий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67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24.1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спеціальністю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працівника;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восьмий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67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24.2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фізичного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психічного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здоров’я,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перешкоджає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виконанню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обов’язків,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підтверджується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записом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особистій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медичній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книжці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встановленого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зразка.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дев’ятий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67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5.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Технологічні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дошкільної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(затверджені)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(освітні)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(програми),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матеріально-технічне,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навчально-методичне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інформаційне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необхідне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Базового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компонента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дошкільної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вимогам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безпеки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життєдіяльності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охорони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69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13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забезпечує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безперешкодний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групових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приміщень,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планується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дітей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інвалідністю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маломобільних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населення.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</w:tbl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395D3B" w:rsidRPr="009B68DF" w:rsidRDefault="00395D3B" w:rsidP="005F144F">
      <w:pPr>
        <w:shd w:val="clear" w:color="auto" w:fill="FFFFFF"/>
        <w:spacing w:before="227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__________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</w:r>
      <w:r w:rsidRPr="009B68DF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* Ступені ризику: «Н» - незначний, «С» - середній, «В» - високий.</w:t>
      </w:r>
    </w:p>
    <w:p w:rsidR="00395D3B" w:rsidRPr="009B68DF" w:rsidRDefault="00395D3B" w:rsidP="005F144F">
      <w:pPr>
        <w:shd w:val="clear" w:color="auto" w:fill="FFFFFF"/>
        <w:spacing w:before="60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9B68DF">
        <w:rPr>
          <w:rFonts w:ascii="Times New Roman" w:hAnsi="Times New Roman"/>
          <w:color w:val="000000"/>
          <w:sz w:val="20"/>
          <w:szCs w:val="20"/>
          <w:lang w:eastAsia="uk-UA"/>
        </w:rPr>
        <w:t>** Заповнює керівник суб’єкта господарювання або уповноважена ним особа у добровільному порядку шляхом присвоєння кожному з питань від 1 до 4 балів, де 4 позначає питання щодо вимоги законодавства, дотримання якої має найбільше адміністративне, фінансове або будь-яке інше навантаження на суб’єкта господарювання, 1 - питання щодо вимоги законодавства, дотримання якої не передбачає такого навантаження на суб’єкта господарювання.</w:t>
      </w:r>
    </w:p>
    <w:p w:rsidR="00395D3B" w:rsidRPr="00E17968" w:rsidRDefault="00395D3B" w:rsidP="005F144F">
      <w:pPr>
        <w:shd w:val="clear" w:color="auto" w:fill="FFFFFF"/>
        <w:spacing w:before="397" w:after="0" w:line="182" w:lineRule="atLeast"/>
        <w:ind w:left="4820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pacing w:val="-9"/>
          <w:sz w:val="24"/>
          <w:szCs w:val="24"/>
          <w:lang w:eastAsia="uk-UA"/>
        </w:rPr>
        <w:t xml:space="preserve"> </w:t>
      </w:r>
    </w:p>
    <w:p w:rsidR="00395D3B" w:rsidRPr="00E17968" w:rsidRDefault="00395D3B" w:rsidP="005F144F">
      <w:pPr>
        <w:shd w:val="clear" w:color="auto" w:fill="FFFFFF"/>
        <w:spacing w:before="567" w:after="0" w:line="182" w:lineRule="atLeast"/>
        <w:ind w:left="4820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br w:type="page"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Додаток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6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Акта,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складеного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результатами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проведення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планового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(позапланового)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дотримання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суб’єктом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господарювання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вимог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законодавства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сфері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освітньої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підлягає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ліцензуванню</w:t>
      </w:r>
    </w:p>
    <w:p w:rsidR="00395D3B" w:rsidRPr="00E17968" w:rsidRDefault="00395D3B" w:rsidP="009B68DF">
      <w:pPr>
        <w:shd w:val="clear" w:color="auto" w:fill="FFFFFF"/>
        <w:spacing w:before="283" w:after="0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ПЕРЕЛІК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питань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(контролю)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діяльності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сфері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позашкільної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освіти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613"/>
        <w:gridCol w:w="2852"/>
        <w:gridCol w:w="1112"/>
        <w:gridCol w:w="2014"/>
        <w:gridCol w:w="496"/>
        <w:gridCol w:w="347"/>
        <w:gridCol w:w="959"/>
        <w:gridCol w:w="1812"/>
      </w:tblGrid>
      <w:tr w:rsidR="00395D3B" w:rsidRPr="00E17968" w:rsidTr="005518E6">
        <w:trPr>
          <w:trHeight w:val="340"/>
          <w:tblHeader/>
        </w:trPr>
        <w:tc>
          <w:tcPr>
            <w:tcW w:w="5000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95D3B" w:rsidRPr="00E17968" w:rsidRDefault="00395D3B" w:rsidP="005F144F">
            <w:pPr>
              <w:spacing w:after="57" w:line="140" w:lineRule="atLeast"/>
              <w:jc w:val="right"/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додатка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6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1397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Питання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дотримання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господарювання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законодавства</w:t>
            </w:r>
          </w:p>
        </w:tc>
        <w:tc>
          <w:tcPr>
            <w:tcW w:w="54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Ступінь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ризику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рювання</w:t>
            </w:r>
          </w:p>
        </w:tc>
        <w:tc>
          <w:tcPr>
            <w:tcW w:w="987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Позиція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господарювання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негативного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впливу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законодавства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(від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балів)**</w:t>
            </w:r>
          </w:p>
        </w:tc>
        <w:tc>
          <w:tcPr>
            <w:tcW w:w="882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Відповіді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питання</w:t>
            </w:r>
          </w:p>
        </w:tc>
        <w:tc>
          <w:tcPr>
            <w:tcW w:w="8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Нормативне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обґрунтування</w:t>
            </w:r>
          </w:p>
        </w:tc>
      </w:tr>
      <w:tr w:rsidR="00395D3B" w:rsidRPr="00E17968" w:rsidTr="005518E6">
        <w:trPr>
          <w:trHeight w:val="566"/>
        </w:trPr>
        <w:tc>
          <w:tcPr>
            <w:tcW w:w="30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397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4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987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так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ні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розгля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алося</w:t>
            </w:r>
          </w:p>
        </w:tc>
        <w:tc>
          <w:tcPr>
            <w:tcW w:w="8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95D3B" w:rsidRPr="00E17968" w:rsidTr="005518E6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1.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Загальні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позашкільної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Основним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економічної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2.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Організаційні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зберігання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2.1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копії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ліцензування;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2.2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достовірність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ліцензування;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2.3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оплати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видачу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ліцензії.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222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виключно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проживання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дитини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позашкільної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місцем,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наданим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замовником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отримання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короткострокових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освітніх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послуг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позашкільної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(семінару,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лекції,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тренінгу,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вебінару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тощо).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17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восьма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9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222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повідомлення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додавалися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заяви,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тридцяти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календарних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222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(нового)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заяву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внесення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зв’язку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копії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оформлених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законодавства,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власності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користування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майном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безперешкодного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інвалідністю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маломобільних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населення.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присутність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уповноваженої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посадової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перевірки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дотримання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цих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19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розробив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місяця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початку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подав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порядок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дій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разі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позапланового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загалом,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позашкільної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певними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місцями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її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зв’язку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неможливістю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використання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матеріально-технічної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бази,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виникненням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форс-мажорних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обставин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тощо)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порядок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відновлення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такої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uk-UA"/>
              </w:rPr>
              <w:t>діяльності.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прийняття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рішення,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вживатимуться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позашкільної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прийняття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рішення,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вживатимуться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прийняття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рішення,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вживатимуться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виконує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започаткування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позашкільної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кожному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Всі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залучені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трудовими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договорами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(угодами).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трудових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договорів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(контрактів)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письмовій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формі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усіма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працівниками.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інвалідністю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маломобільних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населення,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зокрема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безперешкодний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будівлі,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класів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(груп)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інфраструктури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норм,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правил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стандартів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існуюча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об’ємно-планувальна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схема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розрахована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інклюзивності),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повинно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документально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підтверджено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фахівцем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питань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технічного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обстеження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споруд,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кваліфікаційний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сертифікат,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установою,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уповноваженою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обстежень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(вимоги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споруд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вимогам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згідно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нормами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стосуються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позашкільної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дітей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інвалідністю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маломобільних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населення).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Медичне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обслуговування,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бухгалтерського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обліку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діловодства,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додаткові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передбачені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законодавством,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здійснюватися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шляхом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залучення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договірних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суб’єктів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господарювання,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надавати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послуги.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фізичних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-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підприємців,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використовують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найманої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своїх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вебсайтах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відсутності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-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вебсайтах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своїх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засновників)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відкритий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інформації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передбачених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позашкільну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29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позашкільну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освіту».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актуальність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відомостей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кадрове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Єдиній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електронній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питань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кадровому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вносяться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тридцяти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календарних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актуальність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відомостей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Єдиній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електронній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питань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вносяться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тридцяти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календарних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3.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Спеціальні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релігійних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організацій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бере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участь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освіту»).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політичних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партій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бере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участь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освіту»).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перебуває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прямо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опосередковано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контролем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значенні,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наведеному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захист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економічної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конкуренції»)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резидентів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здійснюють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збройну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агресію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значенні,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наведеному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оборону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України»)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створюють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виникнення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воєнного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конфлікту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застосування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воєнної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сили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інтересах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5518E6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4.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Кадрові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позашкільної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працівниками,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фізичними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особами,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позашкільної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необхідними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реалізації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освітніх,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Керівник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державного,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комунального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позашкільної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(філії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державного,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комунального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позашкільної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освіти)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відповідає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вимогам,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саме: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23.1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громадянином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України;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23.2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освіту;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23.3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науково-педагогічної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трьох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років;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23.4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організаторські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здібності,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фізичного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психічного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здоров’я,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перешкоджає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виконанню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посадових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обов’язків,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підтверджується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записом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особистій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медичній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книжці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встановленого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зразка.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приватного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позашкільної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(філії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приватного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позашкільної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/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структурного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підрозділу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юридичної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забезпечує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позашкільної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/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фізична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-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підприємець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найнята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виконуватиме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обов’язки,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визначені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законодавством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позашкільної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фізичного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психічного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здоров’я,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перешкоджає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виконанню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посадових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обов’язків,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підтверджується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записом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особистій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медичній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книжці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встановленого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зразка.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шостий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фізичні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провадять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залучені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вимогам,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сьомий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25.1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фахову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належний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рівень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підготовки;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восьмий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25.2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фізичного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психічного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здоров’я,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перешкоджає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виконанню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обов’язків,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підтверджується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записом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особистій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медичній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книжці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встановленого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зразка.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дев’ятий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5.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Технологічні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позашкільної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</w:p>
        </w:tc>
      </w:tr>
      <w:tr w:rsidR="00395D3B" w:rsidRPr="00E17968" w:rsidTr="005518E6">
        <w:trPr>
          <w:trHeight w:val="60"/>
        </w:trPr>
        <w:tc>
          <w:tcPr>
            <w:tcW w:w="3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(затверджені)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(освітні),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(навчальні)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(програми),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матеріально-технічне,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навчально-методичне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інформаційне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забезпечує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освітніх,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вимогам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безпеки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життєдіяльності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охорони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праці.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Наказ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1669</w:t>
            </w:r>
          </w:p>
        </w:tc>
      </w:tr>
    </w:tbl>
    <w:p w:rsidR="00395D3B" w:rsidRPr="00E17968" w:rsidRDefault="00395D3B" w:rsidP="005F144F">
      <w:pPr>
        <w:shd w:val="clear" w:color="auto" w:fill="FFFFFF"/>
        <w:spacing w:after="0" w:line="193" w:lineRule="atLeast"/>
        <w:jc w:val="both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</w:p>
    <w:p w:rsidR="00395D3B" w:rsidRPr="009B68DF" w:rsidRDefault="00395D3B" w:rsidP="005F144F">
      <w:pPr>
        <w:shd w:val="clear" w:color="auto" w:fill="FFFFFF"/>
        <w:spacing w:before="227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__________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</w:r>
      <w:r w:rsidRPr="009B68DF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* Ступені ризику: «Н» - незначний, «С» - середній, «В» - високий.</w:t>
      </w:r>
    </w:p>
    <w:p w:rsidR="00395D3B" w:rsidRPr="009B68DF" w:rsidRDefault="00395D3B" w:rsidP="005F144F">
      <w:pPr>
        <w:shd w:val="clear" w:color="auto" w:fill="FFFFFF"/>
        <w:spacing w:before="60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9B68DF">
        <w:rPr>
          <w:rFonts w:ascii="Times New Roman" w:hAnsi="Times New Roman"/>
          <w:color w:val="000000"/>
          <w:sz w:val="20"/>
          <w:szCs w:val="20"/>
          <w:lang w:eastAsia="uk-UA"/>
        </w:rPr>
        <w:t>** Заповнює керівник суб’єкта господарювання або уповноважена ним особа у добровільному порядку шляхом присвоєння кожному з питань від 1 до 4 балів, де 4 позначає питання щодо вимоги законодавства, дотримання якої має найбільше адміністративне, фінансове або будь-яке інше навантаження на суб’єкта господарювання, 1 - питання щодо вимоги законодавства, дотримання якої не передбачає такого навантаження на суб’єкта господарювання.</w:t>
      </w:r>
    </w:p>
    <w:p w:rsidR="00395D3B" w:rsidRPr="00E17968" w:rsidRDefault="00395D3B" w:rsidP="005F144F">
      <w:pPr>
        <w:shd w:val="clear" w:color="auto" w:fill="FFFFFF"/>
        <w:spacing w:before="397" w:after="0" w:line="182" w:lineRule="atLeast"/>
        <w:ind w:left="4820"/>
        <w:rPr>
          <w:rFonts w:ascii="Times New Roman" w:hAnsi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pacing w:val="-9"/>
          <w:sz w:val="24"/>
          <w:szCs w:val="24"/>
          <w:lang w:eastAsia="uk-UA"/>
        </w:rPr>
        <w:t xml:space="preserve"> </w:t>
      </w:r>
    </w:p>
    <w:p w:rsidR="00395D3B" w:rsidRPr="00E17968" w:rsidRDefault="00395D3B" w:rsidP="005F144F">
      <w:pPr>
        <w:shd w:val="clear" w:color="auto" w:fill="FFFFFF"/>
        <w:spacing w:before="567" w:after="0" w:line="182" w:lineRule="atLeast"/>
        <w:ind w:left="4820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Додаток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7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Акта,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складеного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результатами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проведення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планового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(позапланового)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  <w:t>заходу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(контролю)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дотримання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суб’єктом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господарювання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вимог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законодавства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сфері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освітньої</w:t>
      </w:r>
      <w:r w:rsidRPr="00E17968">
        <w:rPr>
          <w:rFonts w:ascii="Times New Roman" w:hAnsi="Times New Roman"/>
          <w:color w:val="000000"/>
          <w:sz w:val="24"/>
          <w:szCs w:val="24"/>
          <w:lang w:val="ru-RU" w:eastAsia="uk-UA"/>
        </w:rPr>
        <w:br/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діяльності,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що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підлягає</w:t>
      </w:r>
      <w:r>
        <w:rPr>
          <w:rFonts w:ascii="Times New Roman" w:hAnsi="Times New Roman"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t>ліцензуванню</w:t>
      </w:r>
    </w:p>
    <w:p w:rsidR="00395D3B" w:rsidRPr="00E17968" w:rsidRDefault="00395D3B" w:rsidP="009B68DF">
      <w:pPr>
        <w:shd w:val="clear" w:color="auto" w:fill="FFFFFF"/>
        <w:spacing w:before="283" w:after="0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ПЕРЕЛІК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питань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проведення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заходу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державного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нагляду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(контролю)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щодо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провадження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освітньої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діяльності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у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сфері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післядипломної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E1796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освіти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611"/>
        <w:gridCol w:w="2833"/>
        <w:gridCol w:w="1159"/>
        <w:gridCol w:w="2006"/>
        <w:gridCol w:w="494"/>
        <w:gridCol w:w="345"/>
        <w:gridCol w:w="955"/>
        <w:gridCol w:w="1802"/>
      </w:tblGrid>
      <w:tr w:rsidR="00395D3B" w:rsidRPr="00E17968" w:rsidTr="005518E6">
        <w:trPr>
          <w:trHeight w:val="340"/>
          <w:tblHeader/>
        </w:trPr>
        <w:tc>
          <w:tcPr>
            <w:tcW w:w="5000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395D3B" w:rsidRPr="00E17968" w:rsidRDefault="00395D3B" w:rsidP="005F144F">
            <w:pPr>
              <w:spacing w:after="57" w:line="140" w:lineRule="atLeast"/>
              <w:jc w:val="right"/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додатка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uk-UA"/>
              </w:rPr>
              <w:t>7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138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Питання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дотримання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господарювання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законодавства</w:t>
            </w:r>
          </w:p>
        </w:tc>
        <w:tc>
          <w:tcPr>
            <w:tcW w:w="568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Ступінь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ризику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рювання*</w:t>
            </w:r>
          </w:p>
        </w:tc>
        <w:tc>
          <w:tcPr>
            <w:tcW w:w="983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Позиція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суб’єкта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господарювання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негативного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впливу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законодавства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(від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балів)**</w:t>
            </w:r>
          </w:p>
        </w:tc>
        <w:tc>
          <w:tcPr>
            <w:tcW w:w="878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Відповіді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питання</w:t>
            </w:r>
          </w:p>
        </w:tc>
        <w:tc>
          <w:tcPr>
            <w:tcW w:w="884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Нормативне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обґрунтування</w:t>
            </w:r>
          </w:p>
        </w:tc>
      </w:tr>
      <w:tr w:rsidR="00395D3B" w:rsidRPr="00E17968" w:rsidTr="005518E6">
        <w:trPr>
          <w:trHeight w:val="566"/>
        </w:trPr>
        <w:tc>
          <w:tcPr>
            <w:tcW w:w="299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38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68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983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так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ні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395D3B" w:rsidRPr="00E17968" w:rsidRDefault="00395D3B" w:rsidP="005F144F">
            <w:pPr>
              <w:spacing w:after="0" w:line="161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розгля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r w:rsidRPr="00E17968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далося</w:t>
            </w:r>
          </w:p>
        </w:tc>
        <w:tc>
          <w:tcPr>
            <w:tcW w:w="88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95D3B" w:rsidRPr="00E17968" w:rsidTr="005518E6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1.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Загальні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післядипломної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Основним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економічної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Основним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видом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економічної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є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наукових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досліджень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розробок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(для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наукових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uk-UA"/>
              </w:rPr>
              <w:t>установ).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дотримався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кадрового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навчально-методичного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дистанційної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створення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функціонування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системи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управління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дистанційною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формою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вебресурсами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освітніх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компонентів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дисциплін)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освітніх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післядипломної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межах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ліцензованого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обсягу.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Підготовка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здійснюється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межах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ліцензованих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обсягів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спеціальностями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післядипломної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структурний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підрозділ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іноземцями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функцій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якого,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зокрема,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належить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надання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інформаційних,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методичних,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консультативних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організаційних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послуг;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оформлення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запрошень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навчання;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організаційна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оформлення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посвідки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тимчасове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проживання,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реєстрації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проживання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перебування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підставах).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в’їжджають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метою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тестових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випробувань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знання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української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англійської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мови.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менше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25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відсотків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педагогічних,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науково-педагогічних,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наукових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працівників,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забезпечують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реалізацію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освітніх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компонентів,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передбачених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освітньою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програмою,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підготовки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громадянства,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іншою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ніж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державна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мова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(мають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документ,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засвідчує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володіння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англійською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мовою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рівні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нижче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B2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Загальноєвропейських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рекомендацій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мовної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кваліфікаційні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документи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(документ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вищу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освіту,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науковий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ступінь),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засвідчують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кваліфікацію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англійської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мови).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2.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Організаційні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зберігання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10.1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копії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ліцензування;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10.2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достовірність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ліцензування;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10.3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оплати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видачу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ліцензії.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222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виключно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підвищення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його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післядипломної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2" w:type="dxa"/>
              <w:left w:w="62" w:type="dxa"/>
              <w:bottom w:w="62" w:type="dxa"/>
              <w:right w:w="62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17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восьма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9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222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повідомлення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документах,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додавалися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заяви,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тридцяти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календарних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222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семи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(нового)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заяву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внесення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зв’язку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копії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оформлених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законодавства,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власності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користування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майном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безперешкодного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будівель,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інвалідністю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маломобільних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населення.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13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присутність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уповноваженої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посадової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перевірки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дотримання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цих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19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розробив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місяця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початку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подав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порядок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загалом,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післядипломної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зв’язку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неможливістю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використання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бази,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виникненням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форс-мажорних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обставин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тощо)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порядок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відновлення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загалом,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прийняття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рішення,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вживатимуться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right w:w="170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післядипломної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прийняття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рішення,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вживатимуться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повідомив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позапланове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припинення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місцями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робочих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моменту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прийняття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рішення,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також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заходи,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вживатимуться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продовження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виконує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започаткування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післядипломної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кожному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Всі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залучені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трудовими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договорами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(угодами).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трудових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договорів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(контрактів)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письмовій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формі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усіма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керівниками,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науково-педагогічними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працівниками.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Трудові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договори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(контракти)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науково-педагогічних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вищої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установ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основним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укладені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лише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результатами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конкурсного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відбору.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третій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заміщення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посад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науково-педагогічних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підвищують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проходять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стажування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відривом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виробництва,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реалізують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академічну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мобільність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укладеного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договору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участь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академічної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мобільності,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проходять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військову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службу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призовом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мобілізації,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перебувають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соціальній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відпустці,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неможливості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штатними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працівниками,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вакантні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посади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науково-педагогічних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заміщуються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трудовим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договором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конкурсного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заміщення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цих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посад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поточному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році.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доступність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інвалідністю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маломобільних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груп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населення,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зокрема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безперешкодний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будівлі,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класів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(груп)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іншої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інфраструктури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відповідно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державних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будівельних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норм,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правил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стандартів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будівель,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існуюча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об’ємно-планувальна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схема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розрахована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заходів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інклюзивності),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повинно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бути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документально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підтверджено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фахівцем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питань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технічного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обстеження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будівель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споруд,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який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має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кваліфікаційний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сертифікат,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відповідною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установою,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уповноваженою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проведення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зазначених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обстежень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(вимоги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відповідності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будівель,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споруд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вимогам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доступності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згідно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державними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будівельними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нормами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стосуються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осіб,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підвищують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кваліфікацію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місцем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своєї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eastAsia="uk-UA"/>
              </w:rPr>
              <w:t>роботи).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п’ятий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Медичне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обслуговування,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організація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харчування,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додаткові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види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передбачені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законодавством,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здійснюються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шляхом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залучення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договірних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суб’єктів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господарювання,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надавати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послуги.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учасників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Інтернету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номінальній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швидкості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(затверджених)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(освітніх)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(програм),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включаючи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самостійну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науково-педагогічних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працівників.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28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своєму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вебсайті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відкритий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інформації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передбачених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29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підготовки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офіційному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вебсайті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сторінка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англійською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мовою,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розміщена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основна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інформація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суб’єкта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правила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прийому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проживання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іноземців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громадянства,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контактна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інформація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тощо.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29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Наказу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МОН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1432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актуальність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відомостей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кадрове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Єдиній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електронній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питань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кадровому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вносяться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тридцяти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календарних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30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актуальність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відомостей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Єдиній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електронній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базі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питань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Відомості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вносяться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протягом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тридцяти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календарних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настання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30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3.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Спеціальні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релігійних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організацій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бере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участь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освіту»).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32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політичних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партій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бере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участь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закладів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визначених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частиною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освіту»).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br/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освіту»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33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перебуває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прямо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опосередковано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контролем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значенні,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наведеному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захист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економічної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конкуренції»)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резидентів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здійснюють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збройну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агресію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значенні,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наведеному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статті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Закону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«Про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оборону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України»)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створюють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виникнення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воєнного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конфлікту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застосування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воєнної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сили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України,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діє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інтересах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осіб.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5518E6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4.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Кадрові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післядипломної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34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науково-педагогічними,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працівниками,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необхідними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(затверджених)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(освітніх)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(програм)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підвищення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спеціальністю,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підготовки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інтернатурі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спеціальністю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планів.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35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Кожний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компонент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підвищення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спеціальності,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практичні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компоненти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підготовки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інтернатурі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певної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спеціальності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повинні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бути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повному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обсязі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педагогічними,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науково-педагогічними,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науковими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іншими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урахуванням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їх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та/або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професійної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кваліфікації.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43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5000" w:type="pct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5.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Технологічні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вимоги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щодо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післядипломної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36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матеріально-технічного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післядипломної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встановлюються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технологічні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вимоги,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36.1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наявність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документів,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підтверджують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право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власності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користування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майном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діяльності;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перший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36.2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приміщеннями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засобами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провадження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обсязі,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достатньому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виконання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(освітніх)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(програм)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підвищення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кваліфікації,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підготовки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інтернатурі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спеціальності;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другий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36.3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площа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приміщень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здійснення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процесу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становить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менш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як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2,4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метра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одну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особу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урахуванням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більше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трьох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змін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абзац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четвертий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44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ліцензованих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обсягів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всіх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чинних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(крім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підвищення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дистанційній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формі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державним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замовленням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підвищення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працівника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місцем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його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роботи).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37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навчально-методичне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післядипломної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затверджені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(освітні)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(програми)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підвищення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кваліфікації,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підготовки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інтернатурі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плани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спеціальності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програми),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програм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дисциплін.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45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  <w:tr w:rsidR="00395D3B" w:rsidRPr="00E17968" w:rsidTr="005518E6">
        <w:trPr>
          <w:trHeight w:val="60"/>
        </w:trPr>
        <w:tc>
          <w:tcPr>
            <w:tcW w:w="29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ліцензіата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наявне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інформаційне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забезпечення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освітньої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діяльності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сфері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післядипломної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саме: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забезпечений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доступ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здобувачів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освіти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до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електронних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версій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необхідних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підручників,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навчальних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посібників,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конспектів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лекцій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тощо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(або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відповідного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електронного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ресурсу).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В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С</w:t>
            </w:r>
          </w:p>
          <w:p w:rsidR="00395D3B" w:rsidRPr="00E17968" w:rsidRDefault="00395D3B" w:rsidP="005F144F">
            <w:pPr>
              <w:spacing w:after="0" w:line="179" w:lineRule="atLeast"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395D3B" w:rsidRPr="00E17968" w:rsidRDefault="00395D3B" w:rsidP="005F144F">
            <w:pPr>
              <w:spacing w:after="0" w:line="179" w:lineRule="atLeast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</w:pP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пункт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46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Ліцензійних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 xml:space="preserve"> </w:t>
            </w:r>
            <w:r w:rsidRPr="00E1796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uk-UA"/>
              </w:rPr>
              <w:t>умов</w:t>
            </w:r>
          </w:p>
        </w:tc>
      </w:tr>
    </w:tbl>
    <w:p w:rsidR="00395D3B" w:rsidRPr="009B68DF" w:rsidRDefault="00395D3B" w:rsidP="005F144F">
      <w:pPr>
        <w:shd w:val="clear" w:color="auto" w:fill="FFFFFF"/>
        <w:spacing w:before="227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>
        <w:rPr>
          <w:rFonts w:ascii="Times New Roman" w:hAnsi="Times New Roman"/>
          <w:color w:val="000000"/>
          <w:sz w:val="24"/>
          <w:szCs w:val="24"/>
          <w:lang w:eastAsia="uk-UA"/>
        </w:rPr>
        <w:t>__________</w:t>
      </w:r>
      <w:r w:rsidRPr="00E17968">
        <w:rPr>
          <w:rFonts w:ascii="Times New Roman" w:hAnsi="Times New Roman"/>
          <w:color w:val="000000"/>
          <w:sz w:val="24"/>
          <w:szCs w:val="24"/>
          <w:lang w:eastAsia="uk-UA"/>
        </w:rPr>
        <w:br/>
      </w:r>
      <w:r w:rsidRPr="009B68DF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 * Ступені ризику: «Н» - незначний, «С» - середній, «В» - високий.</w:t>
      </w:r>
    </w:p>
    <w:p w:rsidR="00395D3B" w:rsidRPr="009B68DF" w:rsidRDefault="00395D3B" w:rsidP="005F144F">
      <w:pPr>
        <w:shd w:val="clear" w:color="auto" w:fill="FFFFFF"/>
        <w:spacing w:before="60" w:after="0" w:line="161" w:lineRule="atLeast"/>
        <w:jc w:val="both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9B68DF">
        <w:rPr>
          <w:rFonts w:ascii="Times New Roman" w:hAnsi="Times New Roman"/>
          <w:color w:val="000000"/>
          <w:sz w:val="20"/>
          <w:szCs w:val="20"/>
          <w:lang w:eastAsia="uk-UA"/>
        </w:rPr>
        <w:t>** Заповнює керівник суб’єкта господарювання або уповноважена ним особа у добровільному порядку шляхом присвоєння кожному з питань від 1 до 4 балів, де 4 позначає питання щодо вимоги законодавства, дотримання якої має найбільше адміністративне, фінансове або будь-яке інше навантаження на суб’єкта господарювання, 1 - питання щодо вимоги законодавства, дотримання якої не передбачає такого навантаження на суб’єкта господарювання.</w:t>
      </w:r>
    </w:p>
    <w:sectPr w:rsidR="00395D3B" w:rsidRPr="009B68DF" w:rsidSect="002A1C0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pt;height:9pt;visibility:visible" o:bullet="t">
        <v:imagedata r:id="rId1" o:title=""/>
      </v:shape>
    </w:pict>
  </w:numPicBullet>
  <w:abstractNum w:abstractNumId="0">
    <w:nsid w:val="14721121"/>
    <w:multiLevelType w:val="multilevel"/>
    <w:tmpl w:val="C662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3F4988"/>
    <w:multiLevelType w:val="multilevel"/>
    <w:tmpl w:val="5F3E5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0B78C4"/>
    <w:multiLevelType w:val="multilevel"/>
    <w:tmpl w:val="76F64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144F"/>
    <w:rsid w:val="00042024"/>
    <w:rsid w:val="00145D5F"/>
    <w:rsid w:val="00195A96"/>
    <w:rsid w:val="001D29AD"/>
    <w:rsid w:val="002A1C0C"/>
    <w:rsid w:val="00303F5A"/>
    <w:rsid w:val="00395D3B"/>
    <w:rsid w:val="003B57BA"/>
    <w:rsid w:val="00416080"/>
    <w:rsid w:val="00460CA5"/>
    <w:rsid w:val="005518E6"/>
    <w:rsid w:val="005F144F"/>
    <w:rsid w:val="005F69EC"/>
    <w:rsid w:val="007B69A4"/>
    <w:rsid w:val="00886E3F"/>
    <w:rsid w:val="009B68DF"/>
    <w:rsid w:val="00DD3932"/>
    <w:rsid w:val="00E17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60CA5"/>
    <w:pPr>
      <w:spacing w:after="160" w:line="259" w:lineRule="auto"/>
    </w:pPr>
    <w:rPr>
      <w:rFonts w:eastAsia="Times New Roman"/>
      <w:lang w:val="uk-UA" w:eastAsia="en-US"/>
    </w:rPr>
  </w:style>
  <w:style w:type="paragraph" w:styleId="Heading2">
    <w:name w:val="heading 2"/>
    <w:basedOn w:val="Normal"/>
    <w:link w:val="Heading2Char1"/>
    <w:uiPriority w:val="99"/>
    <w:qFormat/>
    <w:rsid w:val="005F144F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B57BA"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5F144F"/>
    <w:rPr>
      <w:rFonts w:ascii="Times New Roman" w:hAnsi="Times New Roman" w:cs="Times New Roman"/>
      <w:b/>
      <w:bCs/>
      <w:sz w:val="36"/>
      <w:szCs w:val="36"/>
      <w:lang w:eastAsia="uk-UA"/>
    </w:rPr>
  </w:style>
  <w:style w:type="paragraph" w:customStyle="1" w:styleId="msonormal0">
    <w:name w:val="msonormal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styleId="Hyperlink">
    <w:name w:val="Hyperlink"/>
    <w:basedOn w:val="DefaultParagraphFont"/>
    <w:uiPriority w:val="99"/>
    <w:semiHidden/>
    <w:rsid w:val="005F144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5F144F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semiHidden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5a">
    <w:name w:val="ch5a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2">
    <w:name w:val="ch62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3">
    <w:name w:val="ch63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datazareestrovanoch6">
    <w:name w:val="datazareestrovano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4">
    <w:name w:val="ch64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1">
    <w:name w:val="aff1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">
    <w:name w:val="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6">
    <w:name w:val="ch6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1">
    <w:name w:val="ch61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a">
    <w:name w:val="afa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c">
    <w:name w:val="ch6c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strokech6">
    <w:name w:val="stroke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8">
    <w:name w:val="ch68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f">
    <w:name w:val="affff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snoskasnoski">
    <w:name w:val="snoskasnoski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tableshapkatabl">
    <w:name w:val="tableshapkatabl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tabletabl">
    <w:name w:val="tabletabl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b">
    <w:name w:val="afffb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39">
    <w:name w:val="ch39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55">
    <w:name w:val="55"/>
    <w:basedOn w:val="DefaultParagraphFont"/>
    <w:uiPriority w:val="99"/>
    <w:rsid w:val="005F144F"/>
    <w:rPr>
      <w:rFonts w:cs="Times New Roman"/>
    </w:rPr>
  </w:style>
  <w:style w:type="paragraph" w:customStyle="1" w:styleId="ch5b">
    <w:name w:val="ch5b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76ch6">
    <w:name w:val="76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opych6">
    <w:name w:val="copych6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character" w:customStyle="1" w:styleId="bold">
    <w:name w:val="bold"/>
    <w:basedOn w:val="DefaultParagraphFont"/>
    <w:uiPriority w:val="99"/>
    <w:rsid w:val="005F144F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5F144F"/>
    <w:rPr>
      <w:rFonts w:cs="Times New Roman"/>
      <w:i/>
      <w:iCs/>
    </w:rPr>
  </w:style>
  <w:style w:type="paragraph" w:customStyle="1" w:styleId="afffa">
    <w:name w:val="afffa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ffff0">
    <w:name w:val="affff0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ch6f">
    <w:name w:val="ch6f"/>
    <w:basedOn w:val="Normal"/>
    <w:uiPriority w:val="99"/>
    <w:rsid w:val="005F14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styleId="z-TopofForm">
    <w:name w:val="HTML Top of Form"/>
    <w:basedOn w:val="Normal"/>
    <w:next w:val="Normal"/>
    <w:link w:val="z-TopofFormChar1"/>
    <w:hidden/>
    <w:uiPriority w:val="99"/>
    <w:semiHidden/>
    <w:rsid w:val="005F144F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uk-UA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3B57BA"/>
    <w:rPr>
      <w:rFonts w:ascii="Arial" w:hAnsi="Arial" w:cs="Arial"/>
      <w:vanish/>
      <w:sz w:val="16"/>
      <w:szCs w:val="16"/>
      <w:lang w:val="uk-UA" w:eastAsia="en-US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locked/>
    <w:rsid w:val="005F144F"/>
    <w:rPr>
      <w:rFonts w:ascii="Arial" w:hAnsi="Arial" w:cs="Arial"/>
      <w:vanish/>
      <w:sz w:val="16"/>
      <w:szCs w:val="16"/>
      <w:lang w:eastAsia="uk-UA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semiHidden/>
    <w:rsid w:val="005F144F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uk-UA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3B57BA"/>
    <w:rPr>
      <w:rFonts w:ascii="Arial" w:hAnsi="Arial" w:cs="Arial"/>
      <w:vanish/>
      <w:sz w:val="16"/>
      <w:szCs w:val="16"/>
      <w:lang w:val="uk-UA" w:eastAsia="en-US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locked/>
    <w:rsid w:val="005F144F"/>
    <w:rPr>
      <w:rFonts w:ascii="Arial" w:hAnsi="Arial" w:cs="Arial"/>
      <w:vanish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51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5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1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51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1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51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45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1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51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1078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51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510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510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45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510772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51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51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510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510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510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4510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510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5451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45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51078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1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gif"/><Relationship Id="rId11" Type="http://schemas.openxmlformats.org/officeDocument/2006/relationships/image" Target="media/image7.png"/><Relationship Id="rId5" Type="http://schemas.openxmlformats.org/officeDocument/2006/relationships/image" Target="media/image2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83</Pages>
  <Words>17954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COMP</cp:lastModifiedBy>
  <cp:revision>7</cp:revision>
  <dcterms:created xsi:type="dcterms:W3CDTF">2022-04-11T12:35:00Z</dcterms:created>
  <dcterms:modified xsi:type="dcterms:W3CDTF">2022-04-12T15:39:00Z</dcterms:modified>
</cp:coreProperties>
</file>